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6DB73" w14:textId="33CF3C91" w:rsidR="00425159" w:rsidRPr="009B29DA" w:rsidRDefault="00425159" w:rsidP="00BB1FA0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WG1 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70152">
            <w:rPr>
              <w:rFonts w:ascii="Arial" w:hAnsi="Arial" w:cs="Arial"/>
              <w:b/>
              <w:sz w:val="24"/>
            </w:rPr>
            <w:t>#</w:t>
          </w:r>
          <w:r w:rsidR="007514DA">
            <w:rPr>
              <w:rFonts w:ascii="Arial" w:hAnsi="Arial" w:cs="Arial"/>
              <w:b/>
              <w:sz w:val="24"/>
            </w:rPr>
            <w:t>10</w:t>
          </w:r>
          <w:r w:rsidR="001F3F85">
            <w:rPr>
              <w:rFonts w:ascii="Arial" w:hAnsi="Arial" w:cs="Arial"/>
              <w:b/>
              <w:sz w:val="24"/>
            </w:rPr>
            <w:t>1</w:t>
          </w:r>
          <w:r w:rsidR="00E453D3">
            <w:rPr>
              <w:rFonts w:ascii="Arial" w:hAnsi="Arial" w:cs="Arial"/>
              <w:b/>
              <w:sz w:val="24"/>
            </w:rPr>
            <w:t>-</w:t>
          </w:r>
          <w:r w:rsidR="007514DA">
            <w:rPr>
              <w:rFonts w:ascii="Arial" w:hAnsi="Arial" w:cs="Arial"/>
              <w:b/>
              <w:sz w:val="24"/>
            </w:rPr>
            <w:t>E</w:t>
          </w:r>
        </w:sdtContent>
      </w:sdt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B0FB4" w:rsidRPr="005B0FB4">
            <w:rPr>
              <w:rFonts w:ascii="Arial" w:hAnsi="Arial" w:cs="Arial"/>
              <w:b/>
              <w:sz w:val="24"/>
            </w:rPr>
            <w:t>R1-</w:t>
          </w:r>
          <w:r w:rsidR="00830B40">
            <w:rPr>
              <w:rFonts w:ascii="Arial" w:hAnsi="Arial" w:cs="Arial"/>
              <w:b/>
              <w:sz w:val="24"/>
            </w:rPr>
            <w:t>200</w:t>
          </w:r>
          <w:r w:rsidR="00B85650">
            <w:rPr>
              <w:rFonts w:ascii="Arial" w:hAnsi="Arial" w:cs="Arial"/>
              <w:b/>
              <w:sz w:val="24"/>
            </w:rPr>
            <w:t>4703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27ED6D5D" w:rsidR="00425159" w:rsidRPr="009B29DA" w:rsidRDefault="00E453D3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e-Meeting, </w:t>
          </w:r>
          <w:r w:rsidR="001F3F85">
            <w:rPr>
              <w:rFonts w:ascii="Arial" w:hAnsi="Arial" w:cs="Arial"/>
              <w:b/>
              <w:sz w:val="24"/>
            </w:rPr>
            <w:t>May</w:t>
          </w:r>
          <w:r w:rsidR="00B742E3">
            <w:rPr>
              <w:rFonts w:ascii="Arial" w:hAnsi="Arial" w:cs="Arial"/>
              <w:b/>
              <w:sz w:val="24"/>
            </w:rPr>
            <w:t xml:space="preserve"> 2</w:t>
          </w:r>
          <w:r w:rsidR="001F3F85">
            <w:rPr>
              <w:rFonts w:ascii="Arial" w:hAnsi="Arial" w:cs="Arial"/>
              <w:b/>
              <w:sz w:val="24"/>
            </w:rPr>
            <w:t>5</w:t>
          </w:r>
          <w:r w:rsidR="00070152">
            <w:rPr>
              <w:rFonts w:ascii="Arial" w:hAnsi="Arial" w:cs="Arial"/>
              <w:b/>
              <w:sz w:val="24"/>
            </w:rPr>
            <w:t xml:space="preserve"> </w:t>
          </w:r>
          <w:r w:rsidR="00830B40">
            <w:rPr>
              <w:rFonts w:ascii="Arial" w:hAnsi="Arial" w:cs="Arial"/>
              <w:b/>
              <w:sz w:val="24"/>
            </w:rPr>
            <w:t>–</w:t>
          </w:r>
          <w:r w:rsidR="00070152">
            <w:rPr>
              <w:rFonts w:ascii="Arial" w:hAnsi="Arial" w:cs="Arial"/>
              <w:b/>
              <w:sz w:val="24"/>
            </w:rPr>
            <w:t xml:space="preserve"> </w:t>
          </w:r>
          <w:r w:rsidR="001F3F85">
            <w:rPr>
              <w:rFonts w:ascii="Arial" w:hAnsi="Arial" w:cs="Arial"/>
              <w:b/>
              <w:sz w:val="24"/>
            </w:rPr>
            <w:t>June 0</w:t>
          </w:r>
          <w:r w:rsidR="005239C5">
            <w:rPr>
              <w:rFonts w:ascii="Arial" w:hAnsi="Arial" w:cs="Arial"/>
              <w:b/>
              <w:sz w:val="24"/>
            </w:rPr>
            <w:t>5</w:t>
          </w:r>
          <w:r w:rsidR="00070152">
            <w:rPr>
              <w:rFonts w:ascii="Arial" w:hAnsi="Arial" w:cs="Arial"/>
              <w:b/>
              <w:sz w:val="24"/>
            </w:rPr>
            <w:t>, 20</w:t>
          </w:r>
          <w:r w:rsidR="00830B40">
            <w:rPr>
              <w:rFonts w:ascii="Arial" w:hAnsi="Arial" w:cs="Arial"/>
              <w:b/>
              <w:sz w:val="24"/>
            </w:rPr>
            <w:t>20</w:t>
          </w:r>
        </w:p>
      </w:sdtContent>
    </w:sdt>
    <w:p w14:paraId="465E5A75" w14:textId="77777777" w:rsidR="005B7231" w:rsidRPr="009B29DA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07102852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</w:r>
      <w:r w:rsidR="00C11D47">
        <w:rPr>
          <w:rFonts w:ascii="Arial" w:hAnsi="Arial" w:cs="Arial"/>
          <w:b/>
          <w:sz w:val="24"/>
        </w:rPr>
        <w:t>Moderator (</w:t>
      </w:r>
      <w:r w:rsidRPr="009B29DA">
        <w:rPr>
          <w:rFonts w:ascii="Arial" w:hAnsi="Arial" w:cs="Arial"/>
          <w:b/>
          <w:sz w:val="24"/>
        </w:rPr>
        <w:t>Intel Corporation</w:t>
      </w:r>
      <w:r w:rsidR="00C11D47">
        <w:rPr>
          <w:rFonts w:ascii="Arial" w:hAnsi="Arial" w:cs="Arial"/>
          <w:b/>
          <w:sz w:val="24"/>
        </w:rPr>
        <w:t>)</w:t>
      </w:r>
    </w:p>
    <w:p w14:paraId="07D9F2C3" w14:textId="5A6CE678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39C5" w:rsidRPr="005239C5">
            <w:rPr>
              <w:rFonts w:ascii="Arial" w:hAnsi="Arial" w:cs="Arial"/>
              <w:b/>
              <w:sz w:val="24"/>
            </w:rPr>
            <w:t>Summary of discussions on supporting NR from 52.6 GHz to 71 GHz</w:t>
          </w:r>
        </w:sdtContent>
      </w:sdt>
    </w:p>
    <w:p w14:paraId="4F42E201" w14:textId="0232A97A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5239C5">
        <w:rPr>
          <w:rFonts w:ascii="Arial" w:hAnsi="Arial" w:cs="Arial"/>
          <w:b/>
          <w:sz w:val="24"/>
        </w:rPr>
        <w:t>8.1</w:t>
      </w:r>
    </w:p>
    <w:p w14:paraId="53E51EEC" w14:textId="6F4396BE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B18F8">
            <w:rPr>
              <w:rFonts w:ascii="Arial" w:hAnsi="Arial" w:cs="Arial"/>
              <w:b/>
              <w:sz w:val="24"/>
            </w:rPr>
            <w:t>Discussion</w:t>
          </w:r>
        </w:sdtContent>
      </w:sdt>
    </w:p>
    <w:p w14:paraId="17E0266B" w14:textId="77777777" w:rsidR="00EA6506" w:rsidRPr="009B29DA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0958526A" w14:textId="6F68F489" w:rsidR="00E16B15" w:rsidRDefault="00A22312" w:rsidP="00046307">
      <w:pPr>
        <w:ind w:firstLine="288"/>
        <w:rPr>
          <w:sz w:val="22"/>
          <w:szCs w:val="22"/>
          <w:lang w:eastAsia="zh-CN"/>
        </w:rPr>
      </w:pPr>
      <w:r w:rsidRPr="00A22312">
        <w:rPr>
          <w:sz w:val="22"/>
          <w:szCs w:val="22"/>
          <w:lang w:eastAsia="zh-CN"/>
        </w:rPr>
        <w:t xml:space="preserve">In this contribution, we summarize </w:t>
      </w:r>
      <w:r w:rsidR="00654E6E">
        <w:rPr>
          <w:sz w:val="22"/>
          <w:szCs w:val="22"/>
          <w:lang w:eastAsia="zh-CN"/>
        </w:rPr>
        <w:t xml:space="preserve">high-level discussions </w:t>
      </w:r>
      <w:r w:rsidR="00555C0C">
        <w:rPr>
          <w:sz w:val="22"/>
          <w:szCs w:val="22"/>
          <w:lang w:eastAsia="zh-CN"/>
        </w:rPr>
        <w:t xml:space="preserve">regarding supporting NR from 52.6 GHz to 71 GHz and related evaluation assumptions and </w:t>
      </w:r>
      <w:r w:rsidR="004F144F">
        <w:rPr>
          <w:sz w:val="22"/>
          <w:szCs w:val="22"/>
          <w:lang w:eastAsia="zh-CN"/>
        </w:rPr>
        <w:t>simulation parameters that will help complete the Study Item</w:t>
      </w:r>
      <w:r w:rsidR="009D1016">
        <w:rPr>
          <w:sz w:val="22"/>
          <w:szCs w:val="22"/>
          <w:lang w:eastAsia="zh-CN"/>
        </w:rPr>
        <w:t xml:space="preserve"> (SI)</w:t>
      </w:r>
      <w:r w:rsidR="00341E13">
        <w:rPr>
          <w:sz w:val="22"/>
          <w:szCs w:val="22"/>
          <w:lang w:eastAsia="zh-CN"/>
        </w:rPr>
        <w:t>.</w:t>
      </w:r>
      <w:r w:rsidR="009D1016">
        <w:rPr>
          <w:sz w:val="22"/>
          <w:szCs w:val="22"/>
          <w:lang w:eastAsia="zh-CN"/>
        </w:rPr>
        <w:t xml:space="preserve"> Section 2 contains summary of evaluation assumptions and simulation parameters </w:t>
      </w:r>
      <w:r w:rsidR="004B6BE4">
        <w:rPr>
          <w:sz w:val="22"/>
          <w:szCs w:val="22"/>
          <w:lang w:eastAsia="zh-CN"/>
        </w:rPr>
        <w:t>based on</w:t>
      </w:r>
      <w:r w:rsidR="00461B3F">
        <w:rPr>
          <w:sz w:val="22"/>
          <w:szCs w:val="22"/>
          <w:lang w:eastAsia="zh-CN"/>
        </w:rPr>
        <w:t xml:space="preserve"> submitted contributions from agenda 8.1.1, 8.1.2, and 8.1.3. Section 3 contain summary of high-level issues and consideration</w:t>
      </w:r>
      <w:r w:rsidR="00DB6465">
        <w:rPr>
          <w:sz w:val="22"/>
          <w:szCs w:val="22"/>
          <w:lang w:eastAsia="zh-CN"/>
        </w:rPr>
        <w:t xml:space="preserve">s </w:t>
      </w:r>
      <w:r w:rsidR="004B6BE4">
        <w:rPr>
          <w:sz w:val="22"/>
          <w:szCs w:val="22"/>
          <w:lang w:eastAsia="zh-CN"/>
        </w:rPr>
        <w:t>based on</w:t>
      </w:r>
      <w:r w:rsidR="00DB6465">
        <w:rPr>
          <w:sz w:val="22"/>
          <w:szCs w:val="22"/>
          <w:lang w:eastAsia="zh-CN"/>
        </w:rPr>
        <w:t xml:space="preserve"> submitted contributions from the same agenda.</w:t>
      </w:r>
    </w:p>
    <w:p w14:paraId="287A24B5" w14:textId="77777777" w:rsidR="00046307" w:rsidRDefault="00046307" w:rsidP="00046307">
      <w:pPr>
        <w:ind w:firstLine="288"/>
        <w:rPr>
          <w:sz w:val="22"/>
          <w:szCs w:val="22"/>
          <w:lang w:eastAsia="zh-CN"/>
        </w:rPr>
      </w:pPr>
    </w:p>
    <w:p w14:paraId="02EB8911" w14:textId="1D7CF778" w:rsidR="002B0F3B" w:rsidRPr="009B29DA" w:rsidRDefault="00A22312" w:rsidP="002B0F3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 xml:space="preserve">Summary of </w:t>
      </w:r>
      <w:r w:rsidR="004B6BE4">
        <w:rPr>
          <w:rFonts w:cs="Arial"/>
          <w:sz w:val="32"/>
          <w:szCs w:val="32"/>
        </w:rPr>
        <w:t>Evaluation Assumptions &amp; Simulation Parameters</w:t>
      </w:r>
    </w:p>
    <w:p w14:paraId="4807A6D3" w14:textId="7F5BFB2A" w:rsidR="0069703D" w:rsidRDefault="00464525" w:rsidP="003202F9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Companies have provided</w:t>
      </w:r>
      <w:r w:rsidR="00B24CD0">
        <w:rPr>
          <w:rFonts w:ascii="Times New Roman" w:hAnsi="Times New Roman"/>
          <w:sz w:val="22"/>
          <w:szCs w:val="22"/>
          <w:lang w:eastAsia="zh-CN"/>
        </w:rPr>
        <w:t xml:space="preserve"> simulations to obtain useful observations and technical findings. In this section, </w:t>
      </w:r>
      <w:r w:rsidR="009F34E8">
        <w:rPr>
          <w:rFonts w:ascii="Times New Roman" w:hAnsi="Times New Roman"/>
          <w:sz w:val="22"/>
          <w:szCs w:val="22"/>
          <w:lang w:eastAsia="zh-CN"/>
        </w:rPr>
        <w:t>we provide a summary of evaluation assumptions made for simulations and simulation parameters</w:t>
      </w:r>
      <w:r w:rsidR="00105D93">
        <w:rPr>
          <w:rFonts w:ascii="Times New Roman" w:hAnsi="Times New Roman"/>
          <w:sz w:val="22"/>
          <w:szCs w:val="22"/>
          <w:lang w:eastAsia="zh-CN"/>
        </w:rPr>
        <w:t xml:space="preserve"> explained in the submitted contributions. We also provide</w:t>
      </w:r>
      <w:r w:rsidR="001F4EC5">
        <w:rPr>
          <w:rFonts w:ascii="Times New Roman" w:hAnsi="Times New Roman"/>
          <w:sz w:val="22"/>
          <w:szCs w:val="22"/>
          <w:lang w:eastAsia="zh-CN"/>
        </w:rPr>
        <w:t xml:space="preserve"> a summary of objectives of the evaluations performed using the evaluation assumptions and simulation parameters.</w:t>
      </w:r>
    </w:p>
    <w:p w14:paraId="06BF7C69" w14:textId="7B148F40" w:rsidR="00B06171" w:rsidRDefault="00B06171" w:rsidP="003202F9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EC8728C" w14:textId="7DACEADE" w:rsidR="00B06171" w:rsidRDefault="004B46CB" w:rsidP="006C3E0A">
      <w:pPr>
        <w:pStyle w:val="Heading2"/>
        <w:rPr>
          <w:lang w:eastAsia="zh-CN"/>
        </w:rPr>
      </w:pPr>
      <w:r>
        <w:rPr>
          <w:lang w:eastAsia="zh-CN"/>
        </w:rPr>
        <w:t xml:space="preserve">2.1. </w:t>
      </w:r>
      <w:r w:rsidR="00B06171">
        <w:rPr>
          <w:lang w:eastAsia="zh-CN"/>
        </w:rPr>
        <w:t>Link Level Simulation</w:t>
      </w:r>
    </w:p>
    <w:p w14:paraId="3F10998B" w14:textId="19DE8C86" w:rsidR="003202F9" w:rsidRDefault="000861B2" w:rsidP="003202F9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3B47B9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3B47B9">
        <w:rPr>
          <w:rFonts w:ascii="Times New Roman" w:hAnsi="Times New Roman"/>
          <w:sz w:val="22"/>
          <w:szCs w:val="22"/>
          <w:lang w:eastAsia="zh-CN"/>
        </w:rPr>
        <w:instrText xml:space="preserve"> REF _Ref41175563 \h </w:instrText>
      </w:r>
      <w:r w:rsidR="003B47B9" w:rsidRPr="003B47B9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3B47B9">
        <w:rPr>
          <w:rFonts w:ascii="Times New Roman" w:hAnsi="Times New Roman"/>
          <w:sz w:val="22"/>
          <w:szCs w:val="22"/>
          <w:lang w:eastAsia="zh-CN"/>
        </w:rPr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3B47B9">
        <w:rPr>
          <w:rFonts w:ascii="Times New Roman" w:hAnsi="Times New Roman"/>
          <w:sz w:val="22"/>
          <w:szCs w:val="22"/>
        </w:rPr>
        <w:t xml:space="preserve">Table </w:t>
      </w:r>
      <w:r w:rsidRPr="003B47B9">
        <w:rPr>
          <w:rFonts w:ascii="Times New Roman" w:hAnsi="Times New Roman"/>
          <w:noProof/>
          <w:sz w:val="22"/>
          <w:szCs w:val="22"/>
        </w:rPr>
        <w:t>1</w:t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Pr="003B47B9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3B47B9">
        <w:rPr>
          <w:rFonts w:ascii="Times New Roman" w:hAnsi="Times New Roman"/>
          <w:sz w:val="22"/>
          <w:szCs w:val="22"/>
          <w:lang w:eastAsia="zh-CN"/>
        </w:rPr>
        <w:instrText xml:space="preserve"> REF _Ref41175564 \h </w:instrText>
      </w:r>
      <w:r w:rsidR="003B47B9" w:rsidRPr="003B47B9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3B47B9">
        <w:rPr>
          <w:rFonts w:ascii="Times New Roman" w:hAnsi="Times New Roman"/>
          <w:sz w:val="22"/>
          <w:szCs w:val="22"/>
          <w:lang w:eastAsia="zh-CN"/>
        </w:rPr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3B47B9">
        <w:rPr>
          <w:rFonts w:ascii="Times New Roman" w:hAnsi="Times New Roman"/>
          <w:sz w:val="22"/>
          <w:szCs w:val="22"/>
        </w:rPr>
        <w:t xml:space="preserve">Table </w:t>
      </w:r>
      <w:r w:rsidRPr="003B47B9">
        <w:rPr>
          <w:rFonts w:ascii="Times New Roman" w:hAnsi="Times New Roman"/>
          <w:noProof/>
          <w:sz w:val="22"/>
          <w:szCs w:val="22"/>
        </w:rPr>
        <w:t>2</w:t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Pr="003B47B9">
        <w:rPr>
          <w:rFonts w:ascii="Times New Roman" w:hAnsi="Times New Roman"/>
          <w:sz w:val="22"/>
          <w:szCs w:val="22"/>
          <w:lang w:eastAsia="zh-CN"/>
        </w:rPr>
        <w:t xml:space="preserve">, and </w:t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3B47B9">
        <w:rPr>
          <w:rFonts w:ascii="Times New Roman" w:hAnsi="Times New Roman"/>
          <w:sz w:val="22"/>
          <w:szCs w:val="22"/>
          <w:lang w:eastAsia="zh-CN"/>
        </w:rPr>
        <w:instrText xml:space="preserve"> REF _Ref41175566 \h </w:instrText>
      </w:r>
      <w:r w:rsidR="003B47B9" w:rsidRPr="003B47B9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3B47B9">
        <w:rPr>
          <w:rFonts w:ascii="Times New Roman" w:hAnsi="Times New Roman"/>
          <w:sz w:val="22"/>
          <w:szCs w:val="22"/>
          <w:lang w:eastAsia="zh-CN"/>
        </w:rPr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3B47B9">
        <w:rPr>
          <w:rFonts w:ascii="Times New Roman" w:hAnsi="Times New Roman"/>
          <w:sz w:val="22"/>
          <w:szCs w:val="22"/>
        </w:rPr>
        <w:t xml:space="preserve">Table </w:t>
      </w:r>
      <w:r w:rsidRPr="003B47B9">
        <w:rPr>
          <w:rFonts w:ascii="Times New Roman" w:hAnsi="Times New Roman"/>
          <w:noProof/>
          <w:sz w:val="22"/>
          <w:szCs w:val="22"/>
        </w:rPr>
        <w:t>3</w:t>
      </w:r>
      <w:r w:rsidRPr="003B47B9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Pr="003B47B9">
        <w:rPr>
          <w:rFonts w:ascii="Times New Roman" w:hAnsi="Times New Roman"/>
          <w:sz w:val="22"/>
          <w:szCs w:val="22"/>
          <w:lang w:eastAsia="zh-CN"/>
        </w:rPr>
        <w:t xml:space="preserve"> summar</w:t>
      </w:r>
      <w:r w:rsidR="003D7523">
        <w:rPr>
          <w:rFonts w:ascii="Times New Roman" w:hAnsi="Times New Roman"/>
          <w:sz w:val="22"/>
          <w:szCs w:val="22"/>
          <w:lang w:eastAsia="zh-CN"/>
        </w:rPr>
        <w:t>ize</w:t>
      </w:r>
      <w:r w:rsidRPr="003B47B9">
        <w:rPr>
          <w:rFonts w:ascii="Times New Roman" w:hAnsi="Times New Roman"/>
          <w:sz w:val="22"/>
          <w:szCs w:val="22"/>
          <w:lang w:eastAsia="zh-CN"/>
        </w:rPr>
        <w:t xml:space="preserve"> link level simulation assumptions suggested or mentioned in the submitted</w:t>
      </w:r>
      <w:r>
        <w:rPr>
          <w:rFonts w:ascii="Times New Roman" w:hAnsi="Times New Roman"/>
          <w:sz w:val="22"/>
          <w:szCs w:val="22"/>
          <w:lang w:eastAsia="zh-CN"/>
        </w:rPr>
        <w:t xml:space="preserve"> contribution in RAN1 #101-e meeting.</w:t>
      </w:r>
      <w:r w:rsidR="00A641C9">
        <w:rPr>
          <w:rFonts w:ascii="Times New Roman" w:hAnsi="Times New Roman"/>
          <w:sz w:val="22"/>
          <w:szCs w:val="22"/>
          <w:lang w:eastAsia="zh-CN"/>
        </w:rPr>
        <w:t xml:space="preserve"> The submitted link level simulations were utilized to </w:t>
      </w:r>
      <w:r w:rsidR="00985A95">
        <w:rPr>
          <w:rFonts w:ascii="Times New Roman" w:hAnsi="Times New Roman"/>
          <w:sz w:val="22"/>
          <w:szCs w:val="22"/>
          <w:lang w:eastAsia="zh-CN"/>
        </w:rPr>
        <w:t>obtain analysis for the following purposes:</w:t>
      </w:r>
    </w:p>
    <w:p w14:paraId="687E0730" w14:textId="2FD7767B" w:rsidR="00985A95" w:rsidRDefault="00325B4F" w:rsidP="003D45F1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Phase noise impact</w:t>
      </w:r>
      <w:r w:rsidR="00714BF2">
        <w:rPr>
          <w:rFonts w:ascii="Times New Roman" w:hAnsi="Times New Roman"/>
          <w:sz w:val="22"/>
          <w:szCs w:val="22"/>
          <w:lang w:eastAsia="zh-CN"/>
        </w:rPr>
        <w:t xml:space="preserve"> for various </w:t>
      </w:r>
      <w:r w:rsidR="00BB18D2">
        <w:rPr>
          <w:rFonts w:ascii="Times New Roman" w:hAnsi="Times New Roman"/>
          <w:sz w:val="22"/>
          <w:szCs w:val="22"/>
          <w:lang w:eastAsia="zh-CN"/>
        </w:rPr>
        <w:t xml:space="preserve">numerology (i.e. </w:t>
      </w:r>
      <w:r w:rsidR="00714BF2">
        <w:rPr>
          <w:rFonts w:ascii="Times New Roman" w:hAnsi="Times New Roman"/>
          <w:sz w:val="22"/>
          <w:szCs w:val="22"/>
          <w:lang w:eastAsia="zh-CN"/>
        </w:rPr>
        <w:t>subcarrier spacing</w:t>
      </w:r>
      <w:r w:rsidR="00BB18D2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9A0B3D">
        <w:rPr>
          <w:rFonts w:ascii="Times New Roman" w:hAnsi="Times New Roman"/>
          <w:sz w:val="22"/>
          <w:szCs w:val="22"/>
          <w:lang w:eastAsia="zh-CN"/>
        </w:rPr>
        <w:t xml:space="preserve">and </w:t>
      </w:r>
      <w:r w:rsidR="00BB18D2">
        <w:rPr>
          <w:rFonts w:ascii="Times New Roman" w:hAnsi="Times New Roman"/>
          <w:sz w:val="22"/>
          <w:szCs w:val="22"/>
          <w:lang w:eastAsia="zh-CN"/>
        </w:rPr>
        <w:t>CP type)</w:t>
      </w:r>
    </w:p>
    <w:p w14:paraId="748ABE97" w14:textId="3F447E79" w:rsidR="000E4C30" w:rsidRDefault="00C802D5" w:rsidP="003D45F1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Performance analysis for </w:t>
      </w:r>
      <w:r w:rsidR="001C6287">
        <w:rPr>
          <w:rFonts w:ascii="Times New Roman" w:hAnsi="Times New Roman"/>
          <w:sz w:val="22"/>
          <w:szCs w:val="22"/>
          <w:lang w:eastAsia="zh-CN"/>
        </w:rPr>
        <w:t>PDSCH/PUSCH</w:t>
      </w:r>
    </w:p>
    <w:p w14:paraId="6245ABFE" w14:textId="0762C883" w:rsidR="00C802D5" w:rsidRDefault="00C802D5" w:rsidP="003D45F1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Performance analysis for SSB</w:t>
      </w:r>
    </w:p>
    <w:p w14:paraId="73B2ED67" w14:textId="1CF029AD" w:rsidR="00AF3A22" w:rsidRDefault="00AF3A22" w:rsidP="003D45F1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Channel delay spread impact for various CP type/length</w:t>
      </w:r>
      <w:r w:rsidR="00CF610B">
        <w:rPr>
          <w:rFonts w:ascii="Times New Roman" w:hAnsi="Times New Roman"/>
          <w:sz w:val="22"/>
          <w:szCs w:val="22"/>
          <w:lang w:eastAsia="zh-CN"/>
        </w:rPr>
        <w:t>s</w:t>
      </w:r>
    </w:p>
    <w:p w14:paraId="16DD0BDD" w14:textId="391CCB5E" w:rsidR="00E14E89" w:rsidRDefault="00E14E89" w:rsidP="003202F9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B2DDC30" w14:textId="135F7F94" w:rsidR="00857483" w:rsidRDefault="00857483" w:rsidP="00871BF2">
      <w:pPr>
        <w:pStyle w:val="Caption"/>
        <w:keepNext/>
        <w:jc w:val="center"/>
      </w:pPr>
      <w:bookmarkStart w:id="0" w:name="_Ref41175563"/>
      <w:r>
        <w:t xml:space="preserve">Table </w:t>
      </w:r>
      <w:fldSimple w:instr=" SEQ Table \* ARABIC ">
        <w:r w:rsidR="00784338">
          <w:rPr>
            <w:noProof/>
          </w:rPr>
          <w:t>1</w:t>
        </w:r>
      </w:fldSimple>
      <w:bookmarkEnd w:id="0"/>
      <w:r w:rsidR="00B3022E">
        <w:t xml:space="preserve">. </w:t>
      </w:r>
      <w:r w:rsidR="00FA75BB">
        <w:t>Summary of l</w:t>
      </w:r>
      <w:r w:rsidR="00B3022E">
        <w:t xml:space="preserve">ink level simulation </w:t>
      </w:r>
      <w:r w:rsidR="00022AA2">
        <w:t>p</w:t>
      </w:r>
      <w:r w:rsidR="00B3022E">
        <w:t xml:space="preserve">arameters </w:t>
      </w:r>
      <w:r w:rsidR="000A2B3B">
        <w:t>s</w:t>
      </w:r>
      <w:r w:rsidR="00B3022E">
        <w:t xml:space="preserve">et </w:t>
      </w:r>
      <w:r w:rsidR="0062602A">
        <w:t>1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01"/>
        <w:gridCol w:w="842"/>
        <w:gridCol w:w="943"/>
        <w:gridCol w:w="1122"/>
        <w:gridCol w:w="1070"/>
        <w:gridCol w:w="1058"/>
        <w:gridCol w:w="1879"/>
        <w:gridCol w:w="1747"/>
      </w:tblGrid>
      <w:tr w:rsidR="0047770F" w:rsidRPr="00227EEE" w14:paraId="1F029732" w14:textId="77777777" w:rsidTr="00857483">
        <w:trPr>
          <w:trHeight w:val="395"/>
        </w:trPr>
        <w:tc>
          <w:tcPr>
            <w:tcW w:w="1301" w:type="dxa"/>
            <w:shd w:val="clear" w:color="auto" w:fill="D9D9D9" w:themeFill="background1" w:themeFillShade="D9"/>
            <w:vAlign w:val="center"/>
          </w:tcPr>
          <w:p w14:paraId="7608CF27" w14:textId="4BCD1C8F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42" w:type="dxa"/>
            <w:shd w:val="clear" w:color="auto" w:fill="D9D9D9" w:themeFill="background1" w:themeFillShade="D9"/>
            <w:vAlign w:val="center"/>
          </w:tcPr>
          <w:p w14:paraId="4AFFFDE2" w14:textId="1E121534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fc [GHz]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24CBBAD7" w14:textId="77777777" w:rsidR="001A74A4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BW</w:t>
            </w:r>
          </w:p>
          <w:p w14:paraId="59BBA489" w14:textId="5B0F9BA4" w:rsidR="00834212" w:rsidRPr="00B86B28" w:rsidRDefault="00834212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[MHz]</w:t>
            </w:r>
          </w:p>
        </w:tc>
        <w:tc>
          <w:tcPr>
            <w:tcW w:w="1122" w:type="dxa"/>
            <w:shd w:val="clear" w:color="auto" w:fill="D9D9D9" w:themeFill="background1" w:themeFillShade="D9"/>
            <w:vAlign w:val="center"/>
          </w:tcPr>
          <w:p w14:paraId="0EA40905" w14:textId="78423677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SCS [kHz]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CDEECA3" w14:textId="4A62CA1B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CP Type</w:t>
            </w:r>
          </w:p>
        </w:tc>
        <w:tc>
          <w:tcPr>
            <w:tcW w:w="1058" w:type="dxa"/>
            <w:shd w:val="clear" w:color="auto" w:fill="D9D9D9" w:themeFill="background1" w:themeFillShade="D9"/>
            <w:vAlign w:val="center"/>
          </w:tcPr>
          <w:p w14:paraId="45FAB1D9" w14:textId="00D7AB9A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# RB</w:t>
            </w:r>
          </w:p>
        </w:tc>
        <w:tc>
          <w:tcPr>
            <w:tcW w:w="1879" w:type="dxa"/>
            <w:shd w:val="clear" w:color="auto" w:fill="D9D9D9" w:themeFill="background1" w:themeFillShade="D9"/>
            <w:vAlign w:val="center"/>
          </w:tcPr>
          <w:p w14:paraId="3D85B20A" w14:textId="3B043B2B" w:rsidR="001A74A4" w:rsidRPr="00B86B28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747" w:type="dxa"/>
            <w:shd w:val="clear" w:color="auto" w:fill="D9D9D9" w:themeFill="background1" w:themeFillShade="D9"/>
            <w:vAlign w:val="center"/>
          </w:tcPr>
          <w:p w14:paraId="0B65FDFF" w14:textId="77777777" w:rsidR="001A74A4" w:rsidRDefault="001A74A4" w:rsidP="00E6353C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Antenna Configuration</w:t>
            </w:r>
          </w:p>
          <w:p w14:paraId="4D0C0C2A" w14:textId="265BFC8A" w:rsidR="00E6353C" w:rsidRPr="00E6353C" w:rsidRDefault="00E6353C" w:rsidP="00E6353C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(M</w:t>
            </w:r>
            <w:r w:rsidRPr="00E6353C">
              <w:rPr>
                <w:b/>
                <w:bCs/>
                <w:sz w:val="18"/>
                <w:szCs w:val="18"/>
                <w:vertAlign w:val="subscript"/>
                <w:lang w:val="pt-BR" w:eastAsia="zh-CN"/>
              </w:rPr>
              <w:t>g</w:t>
            </w: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,N</w:t>
            </w:r>
            <w:r w:rsidRPr="00E6353C">
              <w:rPr>
                <w:b/>
                <w:bCs/>
                <w:sz w:val="18"/>
                <w:szCs w:val="18"/>
                <w:vertAlign w:val="subscript"/>
                <w:lang w:val="pt-BR" w:eastAsia="zh-CN"/>
              </w:rPr>
              <w:t>g</w:t>
            </w: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,M,N,P)</w:t>
            </w:r>
          </w:p>
        </w:tc>
      </w:tr>
      <w:tr w:rsidR="00B116C5" w:rsidRPr="00227EEE" w14:paraId="7C8443B9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416F2C7C" w14:textId="6EDEF794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27EEE">
              <w:rPr>
                <w:rFonts w:ascii="Times New Roman" w:hAnsi="Times New Roman"/>
                <w:sz w:val="18"/>
                <w:szCs w:val="18"/>
                <w:lang w:eastAsia="zh-CN"/>
              </w:rPr>
              <w:t>Apple</w:t>
            </w:r>
            <w:r w:rsidR="000E5E2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[19]</w:t>
            </w:r>
          </w:p>
        </w:tc>
        <w:tc>
          <w:tcPr>
            <w:tcW w:w="842" w:type="dxa"/>
            <w:vAlign w:val="center"/>
          </w:tcPr>
          <w:p w14:paraId="610A6A49" w14:textId="6F7E9A99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45, 70</w:t>
            </w:r>
          </w:p>
        </w:tc>
        <w:tc>
          <w:tcPr>
            <w:tcW w:w="943" w:type="dxa"/>
            <w:vAlign w:val="center"/>
          </w:tcPr>
          <w:p w14:paraId="77EBE6E7" w14:textId="77777777" w:rsidR="00B116C5" w:rsidRDefault="00B116C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45 GHz:</w:t>
            </w:r>
          </w:p>
          <w:p w14:paraId="76CEFEE7" w14:textId="53690F23" w:rsidR="00B116C5" w:rsidRDefault="0017776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</w:p>
          <w:p w14:paraId="292AE798" w14:textId="6E037713" w:rsidR="00B116C5" w:rsidRDefault="00B116C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5FC1156" w14:textId="3D514752" w:rsidR="00B116C5" w:rsidRDefault="00E41932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70 GHz:</w:t>
            </w:r>
          </w:p>
          <w:p w14:paraId="679C592B" w14:textId="6E25BA82" w:rsidR="001A74A4" w:rsidRPr="001A5FF0" w:rsidRDefault="006A5ED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17776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00,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800, </w:t>
            </w:r>
            <w:r w:rsidR="0017776A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17776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00,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1600, </w:t>
            </w:r>
            <w:bookmarkStart w:id="1" w:name="_GoBack"/>
            <w:bookmarkEnd w:id="1"/>
            <w:r w:rsidR="0017776A">
              <w:rPr>
                <w:rFonts w:ascii="Times New Roman" w:hAnsi="Times New Roman"/>
                <w:sz w:val="16"/>
                <w:szCs w:val="16"/>
                <w:lang w:eastAsia="zh-CN"/>
              </w:rPr>
              <w:t>2000</w:t>
            </w:r>
          </w:p>
        </w:tc>
        <w:tc>
          <w:tcPr>
            <w:tcW w:w="1122" w:type="dxa"/>
            <w:vAlign w:val="center"/>
          </w:tcPr>
          <w:p w14:paraId="7415C0FA" w14:textId="7BD0F4BD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60, 120, 240, 480, 960</w:t>
            </w:r>
          </w:p>
        </w:tc>
        <w:tc>
          <w:tcPr>
            <w:tcW w:w="1070" w:type="dxa"/>
            <w:vAlign w:val="center"/>
          </w:tcPr>
          <w:p w14:paraId="3F4BD18D" w14:textId="3041E515" w:rsidR="001A74A4" w:rsidRPr="001A5FF0" w:rsidRDefault="00D9526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58" w:type="dxa"/>
            <w:vAlign w:val="center"/>
          </w:tcPr>
          <w:p w14:paraId="0199286A" w14:textId="64FBF56E" w:rsidR="001A74A4" w:rsidRPr="001A5FF0" w:rsidRDefault="0017776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79" w:type="dxa"/>
            <w:vAlign w:val="center"/>
          </w:tcPr>
          <w:p w14:paraId="6BB02C11" w14:textId="51117BF2" w:rsidR="001A74A4" w:rsidRPr="001A5FF0" w:rsidRDefault="002D6173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AWGN</w:t>
            </w:r>
          </w:p>
        </w:tc>
        <w:tc>
          <w:tcPr>
            <w:tcW w:w="1747" w:type="dxa"/>
            <w:vAlign w:val="center"/>
          </w:tcPr>
          <w:p w14:paraId="609785E8" w14:textId="2DE6A37B" w:rsidR="001A74A4" w:rsidRPr="001A5FF0" w:rsidRDefault="002D6173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1x1</w:t>
            </w:r>
          </w:p>
        </w:tc>
      </w:tr>
      <w:tr w:rsidR="00B116C5" w:rsidRPr="00227EEE" w14:paraId="087160F7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6AB70715" w14:textId="2512B7FE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Ericsson</w:t>
            </w:r>
            <w:r w:rsidR="001E1C4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[11]</w:t>
            </w:r>
          </w:p>
        </w:tc>
        <w:tc>
          <w:tcPr>
            <w:tcW w:w="842" w:type="dxa"/>
            <w:vAlign w:val="center"/>
          </w:tcPr>
          <w:p w14:paraId="0A9793B0" w14:textId="211393C9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74097F5B" w14:textId="519F94B9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400, 2000</w:t>
            </w:r>
          </w:p>
        </w:tc>
        <w:tc>
          <w:tcPr>
            <w:tcW w:w="1122" w:type="dxa"/>
            <w:vAlign w:val="center"/>
          </w:tcPr>
          <w:p w14:paraId="191BD927" w14:textId="1A3D5883" w:rsidR="00FE4DE0" w:rsidRDefault="00FE4DE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  <w:r w:rsidR="00BE6A5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MHz:</w:t>
            </w:r>
          </w:p>
          <w:p w14:paraId="7EE931F7" w14:textId="680168BC" w:rsidR="00FE4DE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240, 480, 960</w:t>
            </w:r>
            <w:r w:rsidR="00FE4DE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</w:p>
          <w:p w14:paraId="42F03694" w14:textId="5C667360" w:rsidR="00FE4DE0" w:rsidRDefault="00FE4DE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1650B48" w14:textId="78135F56" w:rsidR="00FE4DE0" w:rsidRDefault="00FE4DE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BE6A5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GHz:</w:t>
            </w:r>
          </w:p>
          <w:p w14:paraId="2B67BDA5" w14:textId="3F3FBF51" w:rsidR="001A74A4" w:rsidRPr="001A5FF0" w:rsidRDefault="00BE6A5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 xml:space="preserve">960, </w:t>
            </w:r>
            <w:r w:rsidR="001A74A4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1920, 3840</w:t>
            </w:r>
          </w:p>
        </w:tc>
        <w:tc>
          <w:tcPr>
            <w:tcW w:w="1070" w:type="dxa"/>
            <w:vAlign w:val="center"/>
          </w:tcPr>
          <w:p w14:paraId="13DFA783" w14:textId="4E5A1C6B" w:rsidR="001A74A4" w:rsidRPr="001A5FF0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-</w:t>
            </w:r>
          </w:p>
        </w:tc>
        <w:tc>
          <w:tcPr>
            <w:tcW w:w="1058" w:type="dxa"/>
            <w:vAlign w:val="center"/>
          </w:tcPr>
          <w:p w14:paraId="45E338E2" w14:textId="3F53FB62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79" w:type="dxa"/>
            <w:vAlign w:val="center"/>
          </w:tcPr>
          <w:p w14:paraId="720FCAA1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InH emulated</w:t>
            </w:r>
          </w:p>
          <w:p w14:paraId="340D1249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CDL-B (21ns DS),</w:t>
            </w:r>
          </w:p>
          <w:p w14:paraId="2A154D7C" w14:textId="74835435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CDL-D (19.5ns DS),</w:t>
            </w:r>
          </w:p>
          <w:p w14:paraId="31144908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7E12112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UMi emulated</w:t>
            </w:r>
          </w:p>
          <w:p w14:paraId="721FD51F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CDL-B (55ns DS),</w:t>
            </w:r>
          </w:p>
          <w:p w14:paraId="390A1D0E" w14:textId="3CE68241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CDL-D (27ns DS)</w:t>
            </w:r>
          </w:p>
        </w:tc>
        <w:tc>
          <w:tcPr>
            <w:tcW w:w="1747" w:type="dxa"/>
            <w:vAlign w:val="center"/>
          </w:tcPr>
          <w:p w14:paraId="16F61E4B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For InH emulation</w:t>
            </w:r>
          </w:p>
          <w:p w14:paraId="46FF8C0B" w14:textId="290A9B57" w:rsidR="001A74A4" w:rsidRPr="00A50424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50424">
              <w:rPr>
                <w:rFonts w:ascii="Times New Roman" w:hAnsi="Times New Roman"/>
                <w:sz w:val="16"/>
                <w:szCs w:val="16"/>
                <w:lang w:eastAsia="zh-CN"/>
              </w:rPr>
              <w:t>(1,1,4,8,2) BS</w:t>
            </w:r>
          </w:p>
          <w:p w14:paraId="54AC6AE5" w14:textId="20CBD418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50424">
              <w:rPr>
                <w:rFonts w:ascii="Times New Roman" w:hAnsi="Times New Roman"/>
                <w:sz w:val="16"/>
                <w:szCs w:val="16"/>
                <w:lang w:eastAsia="zh-CN"/>
              </w:rPr>
              <w:t>(1,1,2,2,2) UE</w:t>
            </w:r>
          </w:p>
          <w:p w14:paraId="46945284" w14:textId="77777777" w:rsidR="001A74A4" w:rsidRPr="00A50424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58DB86B" w14:textId="22DF324E" w:rsidR="001A74A4" w:rsidRPr="00A50424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For UMi emulation</w:t>
            </w:r>
          </w:p>
          <w:p w14:paraId="58E8C9EB" w14:textId="77777777" w:rsidR="001A74A4" w:rsidRPr="00A50424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50424">
              <w:rPr>
                <w:rFonts w:ascii="Times New Roman" w:hAnsi="Times New Roman"/>
                <w:sz w:val="16"/>
                <w:szCs w:val="16"/>
                <w:lang w:eastAsia="zh-CN"/>
              </w:rPr>
              <w:t>(1,1,8,16,2) BS</w:t>
            </w:r>
          </w:p>
          <w:p w14:paraId="54096B97" w14:textId="13601912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50424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(1,1,4,4,2) UE</w:t>
            </w:r>
          </w:p>
        </w:tc>
      </w:tr>
      <w:tr w:rsidR="004354E5" w:rsidRPr="00227EEE" w14:paraId="7645B39C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228AF34C" w14:textId="5D8F472E" w:rsidR="00647706" w:rsidRDefault="00B67240" w:rsidP="00AB02A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lastRenderedPageBreak/>
              <w:t>Charter</w:t>
            </w:r>
            <w:r w:rsidR="00AB02A2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[9]</w:t>
            </w:r>
          </w:p>
        </w:tc>
        <w:tc>
          <w:tcPr>
            <w:tcW w:w="842" w:type="dxa"/>
            <w:vAlign w:val="center"/>
          </w:tcPr>
          <w:p w14:paraId="47A46833" w14:textId="77777777" w:rsidR="00647706" w:rsidRPr="001A5FF0" w:rsidRDefault="0064770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943" w:type="dxa"/>
            <w:vAlign w:val="center"/>
          </w:tcPr>
          <w:p w14:paraId="093E5235" w14:textId="440563FA" w:rsidR="00647706" w:rsidRPr="001A5FF0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1122" w:type="dxa"/>
            <w:vAlign w:val="center"/>
          </w:tcPr>
          <w:p w14:paraId="36E48163" w14:textId="039C9EEF" w:rsidR="00647706" w:rsidRPr="001A5FF0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960</w:t>
            </w:r>
          </w:p>
        </w:tc>
        <w:tc>
          <w:tcPr>
            <w:tcW w:w="1070" w:type="dxa"/>
            <w:vAlign w:val="center"/>
          </w:tcPr>
          <w:p w14:paraId="77448D66" w14:textId="2A89FADC" w:rsidR="00647706" w:rsidRPr="001A5FF0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58" w:type="dxa"/>
            <w:vAlign w:val="center"/>
          </w:tcPr>
          <w:p w14:paraId="1BF18B7A" w14:textId="5A5DDABC" w:rsidR="00647706" w:rsidRPr="001A5FF0" w:rsidRDefault="00266D2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1879" w:type="dxa"/>
            <w:vAlign w:val="center"/>
          </w:tcPr>
          <w:p w14:paraId="1C807FE5" w14:textId="0A657340" w:rsidR="00647706" w:rsidRPr="001A5FF0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TDL-A (5ns DS)</w:t>
            </w:r>
          </w:p>
        </w:tc>
        <w:tc>
          <w:tcPr>
            <w:tcW w:w="1747" w:type="dxa"/>
            <w:vAlign w:val="center"/>
          </w:tcPr>
          <w:p w14:paraId="08B72CFE" w14:textId="585C69E3" w:rsidR="00647706" w:rsidRPr="001A5FF0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2x2</w:t>
            </w:r>
          </w:p>
        </w:tc>
      </w:tr>
      <w:tr w:rsidR="00B116C5" w:rsidRPr="00227EEE" w14:paraId="09E7F9A0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7C7BD4F5" w14:textId="5D678B37" w:rsidR="001A74A4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Huawei</w:t>
            </w:r>
            <w:r w:rsidR="0034137A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[2]</w:t>
            </w:r>
          </w:p>
        </w:tc>
        <w:tc>
          <w:tcPr>
            <w:tcW w:w="842" w:type="dxa"/>
            <w:vAlign w:val="center"/>
          </w:tcPr>
          <w:p w14:paraId="35A5C626" w14:textId="78CD43FC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943" w:type="dxa"/>
            <w:vAlign w:val="center"/>
          </w:tcPr>
          <w:p w14:paraId="33AF5F1F" w14:textId="6C890622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140</w:t>
            </w:r>
          </w:p>
        </w:tc>
        <w:tc>
          <w:tcPr>
            <w:tcW w:w="1122" w:type="dxa"/>
            <w:vAlign w:val="center"/>
          </w:tcPr>
          <w:p w14:paraId="69E0EE64" w14:textId="1BA8D686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</w:t>
            </w:r>
          </w:p>
        </w:tc>
        <w:tc>
          <w:tcPr>
            <w:tcW w:w="1070" w:type="dxa"/>
            <w:vAlign w:val="center"/>
          </w:tcPr>
          <w:p w14:paraId="61D1388F" w14:textId="72011CF2" w:rsidR="001A74A4" w:rsidRPr="001A5FF0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58" w:type="dxa"/>
            <w:vAlign w:val="center"/>
          </w:tcPr>
          <w:p w14:paraId="75267320" w14:textId="69684FFB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96, 48, 24, 12</w:t>
            </w:r>
          </w:p>
        </w:tc>
        <w:tc>
          <w:tcPr>
            <w:tcW w:w="1879" w:type="dxa"/>
            <w:vAlign w:val="center"/>
          </w:tcPr>
          <w:p w14:paraId="5F1B9C0B" w14:textId="59C82E2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CDL-D (50ns DS)</w:t>
            </w:r>
          </w:p>
        </w:tc>
        <w:tc>
          <w:tcPr>
            <w:tcW w:w="1747" w:type="dxa"/>
            <w:vAlign w:val="center"/>
          </w:tcPr>
          <w:p w14:paraId="7E0687E3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(1,1,8,16,2) BS</w:t>
            </w:r>
          </w:p>
          <w:p w14:paraId="413E30EE" w14:textId="0A49EA72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(1,1,2,4,2) UE</w:t>
            </w:r>
          </w:p>
        </w:tc>
      </w:tr>
      <w:tr w:rsidR="00B116C5" w:rsidRPr="00227EEE" w14:paraId="1B313921" w14:textId="77777777" w:rsidTr="00857483">
        <w:trPr>
          <w:trHeight w:val="227"/>
        </w:trPr>
        <w:tc>
          <w:tcPr>
            <w:tcW w:w="1301" w:type="dxa"/>
            <w:vAlign w:val="center"/>
          </w:tcPr>
          <w:p w14:paraId="792709F6" w14:textId="32846BE8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Intel</w:t>
            </w:r>
            <w:r w:rsidR="008674C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[62]</w:t>
            </w:r>
          </w:p>
        </w:tc>
        <w:tc>
          <w:tcPr>
            <w:tcW w:w="842" w:type="dxa"/>
            <w:vAlign w:val="center"/>
          </w:tcPr>
          <w:p w14:paraId="69B62903" w14:textId="1ADA992A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60, 70</w:t>
            </w:r>
          </w:p>
        </w:tc>
        <w:tc>
          <w:tcPr>
            <w:tcW w:w="943" w:type="dxa"/>
            <w:vAlign w:val="center"/>
          </w:tcPr>
          <w:p w14:paraId="0C5041AB" w14:textId="1CD199BC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1122" w:type="dxa"/>
            <w:vAlign w:val="center"/>
          </w:tcPr>
          <w:p w14:paraId="7DF3EDF9" w14:textId="0813D3BE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120, 240, 480, 960, 1920</w:t>
            </w:r>
          </w:p>
        </w:tc>
        <w:tc>
          <w:tcPr>
            <w:tcW w:w="1070" w:type="dxa"/>
            <w:vAlign w:val="center"/>
          </w:tcPr>
          <w:p w14:paraId="7DA33D2E" w14:textId="1A4FEEA3" w:rsidR="001A74A4" w:rsidRPr="001A5FF0" w:rsidRDefault="00D9526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</w:p>
        </w:tc>
        <w:tc>
          <w:tcPr>
            <w:tcW w:w="1058" w:type="dxa"/>
            <w:vAlign w:val="center"/>
          </w:tcPr>
          <w:p w14:paraId="11FD53C9" w14:textId="12DE850F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256, 128, 64, 32, 16</w:t>
            </w:r>
          </w:p>
        </w:tc>
        <w:tc>
          <w:tcPr>
            <w:tcW w:w="1879" w:type="dxa"/>
            <w:vAlign w:val="center"/>
          </w:tcPr>
          <w:p w14:paraId="1FF59014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TDL-A (10ns DS),</w:t>
            </w:r>
          </w:p>
          <w:p w14:paraId="3E83EFE8" w14:textId="72E03F9E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TDL-D (1ns DS)</w:t>
            </w:r>
          </w:p>
        </w:tc>
        <w:tc>
          <w:tcPr>
            <w:tcW w:w="1747" w:type="dxa"/>
            <w:vAlign w:val="center"/>
          </w:tcPr>
          <w:p w14:paraId="66975F5C" w14:textId="5D904B2B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1x2</w:t>
            </w:r>
          </w:p>
        </w:tc>
      </w:tr>
      <w:tr w:rsidR="00B116C5" w:rsidRPr="00227EEE" w14:paraId="222001A4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4A696926" w14:textId="6794A2DA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Interdigital</w:t>
            </w:r>
            <w:r w:rsidR="0029671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[20]</w:t>
            </w:r>
          </w:p>
        </w:tc>
        <w:tc>
          <w:tcPr>
            <w:tcW w:w="842" w:type="dxa"/>
            <w:vAlign w:val="center"/>
          </w:tcPr>
          <w:p w14:paraId="48F3BF8E" w14:textId="751DE40F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4A0881E1" w14:textId="096CEFE6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400, 2000</w:t>
            </w:r>
          </w:p>
        </w:tc>
        <w:tc>
          <w:tcPr>
            <w:tcW w:w="1122" w:type="dxa"/>
            <w:vAlign w:val="center"/>
          </w:tcPr>
          <w:p w14:paraId="5D4C2C3A" w14:textId="77777777" w:rsidR="00E87F26" w:rsidRDefault="00E87F2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400 MHz:</w:t>
            </w:r>
          </w:p>
          <w:p w14:paraId="1EEDA4F7" w14:textId="77777777" w:rsidR="00040AD1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</w:t>
            </w:r>
          </w:p>
          <w:p w14:paraId="77018EF1" w14:textId="77777777" w:rsidR="00040AD1" w:rsidRDefault="00040AD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36B5FAB" w14:textId="46A0371D" w:rsidR="001A74A4" w:rsidRPr="001A5FF0" w:rsidRDefault="00040AD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2000 MHz:</w:t>
            </w:r>
            <w:r w:rsidR="006942B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960, </w:t>
            </w:r>
            <w:r w:rsidR="006942B0">
              <w:rPr>
                <w:rFonts w:ascii="Times New Roman" w:hAnsi="Times New Roman"/>
                <w:sz w:val="16"/>
                <w:szCs w:val="16"/>
                <w:lang w:eastAsia="zh-CN"/>
              </w:rPr>
              <w:t>1920, 3840</w:t>
            </w:r>
          </w:p>
        </w:tc>
        <w:tc>
          <w:tcPr>
            <w:tcW w:w="1070" w:type="dxa"/>
            <w:vAlign w:val="center"/>
          </w:tcPr>
          <w:p w14:paraId="5300DB59" w14:textId="186BAB7E" w:rsidR="0067530E" w:rsidRDefault="0067530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  <w:r w:rsidR="005A67F8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(120, 240, </w:t>
            </w:r>
            <w:r w:rsidR="002C4E03">
              <w:rPr>
                <w:rFonts w:ascii="Times New Roman" w:hAnsi="Times New Roman"/>
                <w:sz w:val="16"/>
                <w:szCs w:val="16"/>
                <w:lang w:eastAsia="zh-CN"/>
              </w:rPr>
              <w:t>480 kHz)</w:t>
            </w:r>
            <w:r w:rsidR="005A67F8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</w:p>
          <w:p w14:paraId="50F20C9D" w14:textId="77777777" w:rsidR="005A67F8" w:rsidRDefault="005A67F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1C3781A" w14:textId="77777777" w:rsidR="0067530E" w:rsidRDefault="0067530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Extended</w:t>
            </w:r>
          </w:p>
          <w:p w14:paraId="3A8A46D9" w14:textId="7FA35D7E" w:rsidR="005A67F8" w:rsidRPr="001A5FF0" w:rsidRDefault="005A67F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(960, 1920, 3840</w:t>
            </w:r>
            <w:r w:rsidR="002C4E0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kHz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58" w:type="dxa"/>
            <w:vAlign w:val="center"/>
          </w:tcPr>
          <w:p w14:paraId="0941EF2D" w14:textId="5A559095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512, 128, 64, 32</w:t>
            </w:r>
          </w:p>
        </w:tc>
        <w:tc>
          <w:tcPr>
            <w:tcW w:w="1879" w:type="dxa"/>
            <w:vAlign w:val="center"/>
          </w:tcPr>
          <w:p w14:paraId="5AD1CBC4" w14:textId="77777777" w:rsidR="001A74A4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CDL-B (40, 100, 800ns DS)</w:t>
            </w:r>
          </w:p>
          <w:p w14:paraId="418152D6" w14:textId="6F040BFF" w:rsidR="006942B0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CDL-D (40, 100, 800ns)</w:t>
            </w:r>
            <w:r w:rsidR="00367C0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with K-factor 10dB</w:t>
            </w:r>
          </w:p>
        </w:tc>
        <w:tc>
          <w:tcPr>
            <w:tcW w:w="1747" w:type="dxa"/>
            <w:vAlign w:val="center"/>
          </w:tcPr>
          <w:p w14:paraId="42019AFF" w14:textId="0763DE17" w:rsidR="00040AD1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(2,2,4,8,2) BS</w:t>
            </w:r>
            <w:r w:rsidR="00040AD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(dv,d</w:t>
            </w:r>
            <w:r w:rsidR="0074255E">
              <w:rPr>
                <w:rFonts w:ascii="Times New Roman" w:hAnsi="Times New Roman"/>
                <w:sz w:val="16"/>
                <w:szCs w:val="16"/>
                <w:lang w:eastAsia="zh-CN"/>
              </w:rPr>
              <w:t>h</w:t>
            </w:r>
            <w:r w:rsidR="00040AD1">
              <w:rPr>
                <w:rFonts w:ascii="Times New Roman" w:hAnsi="Times New Roman"/>
                <w:sz w:val="16"/>
                <w:szCs w:val="16"/>
                <w:lang w:eastAsia="zh-CN"/>
              </w:rPr>
              <w:t>)=(0.5,0.5), (</w:t>
            </w:r>
            <w:r w:rsidR="0074255E">
              <w:rPr>
                <w:rFonts w:ascii="Times New Roman" w:hAnsi="Times New Roman"/>
                <w:sz w:val="16"/>
                <w:szCs w:val="16"/>
                <w:lang w:eastAsia="zh-CN"/>
              </w:rPr>
              <w:t>dgv, dgh)=(2.0,4.0)</w:t>
            </w:r>
          </w:p>
          <w:p w14:paraId="1953AC25" w14:textId="23AC1716" w:rsidR="006942B0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(1,2,2,4,2) UE</w:t>
            </w:r>
            <w:r w:rsidR="00367C0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(dv,dh)=(0.5,0.5), (dgv, dgh)=(0.0,0.0)</w:t>
            </w:r>
          </w:p>
        </w:tc>
      </w:tr>
      <w:tr w:rsidR="00B116C5" w:rsidRPr="00227EEE" w14:paraId="7C87B4CC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40EBB5F6" w14:textId="67213E04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Lenovo</w:t>
            </w:r>
            <w:r w:rsidR="005B191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[3]</w:t>
            </w:r>
          </w:p>
        </w:tc>
        <w:tc>
          <w:tcPr>
            <w:tcW w:w="842" w:type="dxa"/>
            <w:vAlign w:val="center"/>
          </w:tcPr>
          <w:p w14:paraId="2DB07FDA" w14:textId="7B885048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52.6, 60, 71</w:t>
            </w:r>
          </w:p>
        </w:tc>
        <w:tc>
          <w:tcPr>
            <w:tcW w:w="943" w:type="dxa"/>
            <w:vAlign w:val="center"/>
          </w:tcPr>
          <w:p w14:paraId="67258DBC" w14:textId="333C0586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22" w:type="dxa"/>
            <w:vAlign w:val="center"/>
          </w:tcPr>
          <w:p w14:paraId="26BB4056" w14:textId="2929816A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120, 240, 480, 960, 1920</w:t>
            </w:r>
          </w:p>
        </w:tc>
        <w:tc>
          <w:tcPr>
            <w:tcW w:w="1070" w:type="dxa"/>
            <w:vAlign w:val="center"/>
          </w:tcPr>
          <w:p w14:paraId="3B2AEDA7" w14:textId="5D8BE17A" w:rsidR="001A74A4" w:rsidRPr="001A5FF0" w:rsidRDefault="00F5223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</w:p>
        </w:tc>
        <w:tc>
          <w:tcPr>
            <w:tcW w:w="1058" w:type="dxa"/>
            <w:vAlign w:val="center"/>
          </w:tcPr>
          <w:p w14:paraId="789FF150" w14:textId="6D814938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79" w:type="dxa"/>
            <w:vAlign w:val="center"/>
          </w:tcPr>
          <w:p w14:paraId="2AF9949B" w14:textId="4F9D2449" w:rsidR="001A74A4" w:rsidRPr="001A5FF0" w:rsidRDefault="006942B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CDL-A (10, 30ns DS)</w:t>
            </w:r>
          </w:p>
        </w:tc>
        <w:tc>
          <w:tcPr>
            <w:tcW w:w="1747" w:type="dxa"/>
            <w:vAlign w:val="center"/>
          </w:tcPr>
          <w:p w14:paraId="2E873DB2" w14:textId="5B11B914" w:rsidR="001A74A4" w:rsidRPr="009E4DC3" w:rsidRDefault="009E4DC3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(1,</w:t>
            </w:r>
            <w:r w:rsidR="00E6353C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,1,</w:t>
            </w:r>
            <w:r w:rsidR="0095310D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,1) BS</w:t>
            </w:r>
          </w:p>
          <w:p w14:paraId="43C6D29A" w14:textId="67E9AF15" w:rsidR="009E4DC3" w:rsidRPr="000855FF" w:rsidRDefault="009E4DC3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(1,</w:t>
            </w:r>
            <w:r w:rsidR="00E6353C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,1,</w:t>
            </w:r>
            <w:r w:rsidR="0095310D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9E4DC3">
              <w:rPr>
                <w:rFonts w:ascii="Times New Roman" w:hAnsi="Times New Roman"/>
                <w:sz w:val="16"/>
                <w:szCs w:val="16"/>
                <w:lang w:eastAsia="zh-CN"/>
              </w:rPr>
              <w:t>,1) UE</w:t>
            </w:r>
          </w:p>
        </w:tc>
      </w:tr>
      <w:tr w:rsidR="00B116C5" w:rsidRPr="00227EEE" w14:paraId="47549B84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7D2FF556" w14:textId="1A7E1639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Nokia</w:t>
            </w:r>
            <w:r w:rsidR="00642A2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[10]</w:t>
            </w:r>
          </w:p>
        </w:tc>
        <w:tc>
          <w:tcPr>
            <w:tcW w:w="842" w:type="dxa"/>
            <w:vAlign w:val="center"/>
          </w:tcPr>
          <w:p w14:paraId="33E3CE91" w14:textId="3A7AAA45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457860ED" w14:textId="7C452CB5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2000</w:t>
            </w:r>
          </w:p>
        </w:tc>
        <w:tc>
          <w:tcPr>
            <w:tcW w:w="1122" w:type="dxa"/>
            <w:vAlign w:val="center"/>
          </w:tcPr>
          <w:p w14:paraId="362B2C2E" w14:textId="64E96B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120, 240, 480, 960, 1920, 3840</w:t>
            </w:r>
          </w:p>
        </w:tc>
        <w:tc>
          <w:tcPr>
            <w:tcW w:w="1070" w:type="dxa"/>
            <w:vAlign w:val="center"/>
          </w:tcPr>
          <w:p w14:paraId="757F2DD4" w14:textId="6F4A6C7E" w:rsidR="001A74A4" w:rsidRPr="001A5FF0" w:rsidRDefault="00F5223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</w:p>
        </w:tc>
        <w:tc>
          <w:tcPr>
            <w:tcW w:w="1058" w:type="dxa"/>
            <w:vAlign w:val="center"/>
          </w:tcPr>
          <w:p w14:paraId="314AB083" w14:textId="21A674A2" w:rsidR="001A74A4" w:rsidRPr="001A5FF0" w:rsidRDefault="00A735D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512, 128, 64, 32</w:t>
            </w:r>
          </w:p>
        </w:tc>
        <w:tc>
          <w:tcPr>
            <w:tcW w:w="1879" w:type="dxa"/>
            <w:vAlign w:val="center"/>
          </w:tcPr>
          <w:p w14:paraId="1962563A" w14:textId="5A8E2439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CDL-E (10ns DS)</w:t>
            </w:r>
          </w:p>
        </w:tc>
        <w:tc>
          <w:tcPr>
            <w:tcW w:w="1747" w:type="dxa"/>
            <w:vAlign w:val="center"/>
          </w:tcPr>
          <w:p w14:paraId="601A9884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(1,1,8,16,2) BS</w:t>
            </w:r>
          </w:p>
          <w:p w14:paraId="6C92B13B" w14:textId="7B75DDFB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(1,1,4,4,2) UE</w:t>
            </w:r>
          </w:p>
        </w:tc>
      </w:tr>
      <w:tr w:rsidR="00B116C5" w:rsidRPr="00227EEE" w14:paraId="1746D0B9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13DEEFD2" w14:textId="61AF2E44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NTT Docomo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[25]</w:t>
            </w:r>
          </w:p>
        </w:tc>
        <w:tc>
          <w:tcPr>
            <w:tcW w:w="842" w:type="dxa"/>
            <w:vAlign w:val="center"/>
          </w:tcPr>
          <w:p w14:paraId="6AA30F19" w14:textId="3489CB5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943" w:type="dxa"/>
            <w:vAlign w:val="center"/>
          </w:tcPr>
          <w:p w14:paraId="0C871AAF" w14:textId="5FACB2A9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1122" w:type="dxa"/>
            <w:vAlign w:val="center"/>
          </w:tcPr>
          <w:p w14:paraId="361774EE" w14:textId="3A080F1C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120, 240, 480, 960</w:t>
            </w:r>
          </w:p>
        </w:tc>
        <w:tc>
          <w:tcPr>
            <w:tcW w:w="1070" w:type="dxa"/>
            <w:vAlign w:val="center"/>
          </w:tcPr>
          <w:p w14:paraId="7AE6D857" w14:textId="0050E442" w:rsidR="001A74A4" w:rsidRDefault="00D9526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  <w:r w:rsidR="004354E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(120,240,480 kHz)</w:t>
            </w:r>
          </w:p>
          <w:p w14:paraId="486818CD" w14:textId="77777777" w:rsidR="004354E5" w:rsidRDefault="004354E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1FC87DD" w14:textId="183854EC" w:rsidR="00D95267" w:rsidRPr="001A5FF0" w:rsidRDefault="00D9526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Extended</w:t>
            </w:r>
            <w:r w:rsidR="004354E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(960 kHz)</w:t>
            </w:r>
          </w:p>
        </w:tc>
        <w:tc>
          <w:tcPr>
            <w:tcW w:w="1058" w:type="dxa"/>
            <w:vAlign w:val="center"/>
          </w:tcPr>
          <w:p w14:paraId="3CEDA1A2" w14:textId="17968853" w:rsidR="001A74A4" w:rsidRPr="001A5FF0" w:rsidRDefault="00A735D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264, 132, 66, 32</w:t>
            </w:r>
          </w:p>
        </w:tc>
        <w:tc>
          <w:tcPr>
            <w:tcW w:w="1879" w:type="dxa"/>
            <w:vAlign w:val="center"/>
          </w:tcPr>
          <w:p w14:paraId="4C4E4CF8" w14:textId="77777777" w:rsidR="001A74A4" w:rsidRPr="001A5FF0" w:rsidRDefault="001A5FF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TDL-A (10, 22, 52ns DS)</w:t>
            </w:r>
          </w:p>
          <w:p w14:paraId="035E8F29" w14:textId="400C2B89" w:rsidR="001A5FF0" w:rsidRPr="001A5FF0" w:rsidRDefault="001A5FF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TDL-D (10ns DS)</w:t>
            </w:r>
          </w:p>
        </w:tc>
        <w:tc>
          <w:tcPr>
            <w:tcW w:w="1747" w:type="dxa"/>
            <w:vAlign w:val="center"/>
          </w:tcPr>
          <w:p w14:paraId="5DA6BA0F" w14:textId="7721F9DF" w:rsidR="001A74A4" w:rsidRPr="001A5FF0" w:rsidRDefault="004354E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1x1</w:t>
            </w:r>
          </w:p>
        </w:tc>
      </w:tr>
      <w:tr w:rsidR="00B116C5" w:rsidRPr="00227EEE" w14:paraId="731834CA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12C20D9F" w14:textId="2B1B0526" w:rsidR="001A74A4" w:rsidRPr="00227EEE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Samsung</w:t>
            </w:r>
            <w:r w:rsidR="008E423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[65]</w:t>
            </w:r>
          </w:p>
        </w:tc>
        <w:tc>
          <w:tcPr>
            <w:tcW w:w="842" w:type="dxa"/>
            <w:vAlign w:val="center"/>
          </w:tcPr>
          <w:p w14:paraId="39913A05" w14:textId="7511802E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136BA092" w14:textId="7AEA3694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22" w:type="dxa"/>
            <w:vAlign w:val="center"/>
          </w:tcPr>
          <w:p w14:paraId="22FBB0D8" w14:textId="0B5F7B0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960</w:t>
            </w:r>
          </w:p>
        </w:tc>
        <w:tc>
          <w:tcPr>
            <w:tcW w:w="1070" w:type="dxa"/>
            <w:vAlign w:val="center"/>
          </w:tcPr>
          <w:p w14:paraId="10951027" w14:textId="3CBDFE1C" w:rsidR="001A74A4" w:rsidRPr="001A5FF0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58" w:type="dxa"/>
            <w:vAlign w:val="center"/>
          </w:tcPr>
          <w:p w14:paraId="2CBC23F7" w14:textId="732C9676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79" w:type="dxa"/>
            <w:vAlign w:val="center"/>
          </w:tcPr>
          <w:p w14:paraId="48BC77DF" w14:textId="5CB84FBD" w:rsidR="001A74A4" w:rsidRPr="001A5FF0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TDL/CDL</w:t>
            </w:r>
          </w:p>
        </w:tc>
        <w:tc>
          <w:tcPr>
            <w:tcW w:w="1747" w:type="dxa"/>
            <w:vAlign w:val="center"/>
          </w:tcPr>
          <w:p w14:paraId="24EB0311" w14:textId="77777777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(1,1,8,16,2) BS</w:t>
            </w:r>
          </w:p>
          <w:p w14:paraId="014F883F" w14:textId="29F36CAE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(1,1,2,4,2) UE</w:t>
            </w:r>
          </w:p>
        </w:tc>
      </w:tr>
      <w:tr w:rsidR="00B116C5" w:rsidRPr="00227EEE" w14:paraId="7A59BDC0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31AD410B" w14:textId="77F04838" w:rsidR="001A74A4" w:rsidRDefault="001A74A4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Qualcomm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[26]</w:t>
            </w:r>
          </w:p>
        </w:tc>
        <w:tc>
          <w:tcPr>
            <w:tcW w:w="842" w:type="dxa"/>
            <w:vAlign w:val="center"/>
          </w:tcPr>
          <w:p w14:paraId="5EA4FFFC" w14:textId="6A92D131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7AFD6134" w14:textId="19E89FAD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1122" w:type="dxa"/>
            <w:vAlign w:val="center"/>
          </w:tcPr>
          <w:p w14:paraId="6586EEFD" w14:textId="7E9D1764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60, 120, 480, 960</w:t>
            </w:r>
          </w:p>
        </w:tc>
        <w:tc>
          <w:tcPr>
            <w:tcW w:w="1070" w:type="dxa"/>
            <w:vAlign w:val="center"/>
          </w:tcPr>
          <w:p w14:paraId="0F47EC2B" w14:textId="29A52117" w:rsidR="001A74A4" w:rsidRPr="001A5FF0" w:rsidRDefault="00DD69E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</w:p>
        </w:tc>
        <w:tc>
          <w:tcPr>
            <w:tcW w:w="1058" w:type="dxa"/>
            <w:vAlign w:val="center"/>
          </w:tcPr>
          <w:p w14:paraId="048B5DB8" w14:textId="2758A894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512, 128, 64, 32</w:t>
            </w:r>
          </w:p>
        </w:tc>
        <w:tc>
          <w:tcPr>
            <w:tcW w:w="1879" w:type="dxa"/>
            <w:vAlign w:val="center"/>
          </w:tcPr>
          <w:p w14:paraId="71970E58" w14:textId="341A37FD" w:rsidR="001A74A4" w:rsidRPr="001A5FF0" w:rsidRDefault="0052742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CDL-B (10ns DS)</w:t>
            </w:r>
          </w:p>
        </w:tc>
        <w:tc>
          <w:tcPr>
            <w:tcW w:w="1747" w:type="dxa"/>
            <w:vAlign w:val="center"/>
          </w:tcPr>
          <w:p w14:paraId="252E9625" w14:textId="77777777" w:rsidR="001A74A4" w:rsidRDefault="0052742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(2,2,4,8,2) BS</w:t>
            </w:r>
          </w:p>
          <w:p w14:paraId="4B0E3024" w14:textId="2BB766CA" w:rsidR="00527427" w:rsidRPr="001A5FF0" w:rsidRDefault="0052742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(1,2,2,4,2) UE</w:t>
            </w:r>
          </w:p>
        </w:tc>
      </w:tr>
      <w:tr w:rsidR="00B116C5" w:rsidRPr="00227EEE" w14:paraId="275F1018" w14:textId="77777777" w:rsidTr="00857483">
        <w:trPr>
          <w:trHeight w:val="232"/>
        </w:trPr>
        <w:tc>
          <w:tcPr>
            <w:tcW w:w="1301" w:type="dxa"/>
            <w:vAlign w:val="center"/>
          </w:tcPr>
          <w:p w14:paraId="057CF8EC" w14:textId="1E71FD9B" w:rsidR="001A74A4" w:rsidRDefault="00D65300" w:rsidP="00B86B2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V</w:t>
            </w:r>
            <w:r w:rsidR="001A74A4">
              <w:rPr>
                <w:rFonts w:ascii="Times New Roman" w:hAnsi="Times New Roman"/>
                <w:sz w:val="18"/>
                <w:szCs w:val="18"/>
                <w:lang w:eastAsia="zh-CN"/>
              </w:rPr>
              <w:t>ivo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[4]</w:t>
            </w:r>
            <w:r w:rsidR="004E3898">
              <w:rPr>
                <w:rFonts w:ascii="Times New Roman" w:hAnsi="Times New Roman"/>
                <w:sz w:val="18"/>
                <w:szCs w:val="18"/>
                <w:lang w:eastAsia="zh-CN"/>
              </w:rPr>
              <w:t>[60]</w:t>
            </w:r>
          </w:p>
        </w:tc>
        <w:tc>
          <w:tcPr>
            <w:tcW w:w="842" w:type="dxa"/>
            <w:vAlign w:val="center"/>
          </w:tcPr>
          <w:p w14:paraId="26661A73" w14:textId="3300A50B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43" w:type="dxa"/>
            <w:vAlign w:val="center"/>
          </w:tcPr>
          <w:p w14:paraId="361187C4" w14:textId="23ED57BE" w:rsidR="001A74A4" w:rsidRPr="001A5FF0" w:rsidRDefault="001A74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500, 2000</w:t>
            </w:r>
          </w:p>
        </w:tc>
        <w:tc>
          <w:tcPr>
            <w:tcW w:w="1122" w:type="dxa"/>
            <w:vAlign w:val="center"/>
          </w:tcPr>
          <w:p w14:paraId="599249CF" w14:textId="06993193" w:rsidR="001A74A4" w:rsidRPr="001A5FF0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480, 960, 1920</w:t>
            </w:r>
          </w:p>
        </w:tc>
        <w:tc>
          <w:tcPr>
            <w:tcW w:w="1070" w:type="dxa"/>
            <w:vAlign w:val="center"/>
          </w:tcPr>
          <w:p w14:paraId="22227BC8" w14:textId="5D989F28" w:rsidR="001A74A4" w:rsidRPr="001A5FF0" w:rsidRDefault="00F5223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</w:t>
            </w:r>
          </w:p>
        </w:tc>
        <w:tc>
          <w:tcPr>
            <w:tcW w:w="1058" w:type="dxa"/>
            <w:vAlign w:val="center"/>
          </w:tcPr>
          <w:p w14:paraId="7D170610" w14:textId="178DDA6E" w:rsidR="00940996" w:rsidRDefault="0094099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500MHz:</w:t>
            </w:r>
          </w:p>
          <w:p w14:paraId="6967EDE8" w14:textId="76855022" w:rsidR="00940996" w:rsidRDefault="00A735D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80, 40, 20, </w:t>
            </w:r>
          </w:p>
          <w:p w14:paraId="73600CC1" w14:textId="77777777" w:rsidR="00940996" w:rsidRDefault="0094099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28483E28" w14:textId="7571489A" w:rsidR="00940996" w:rsidRDefault="0094099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2GHz:</w:t>
            </w:r>
          </w:p>
          <w:p w14:paraId="5C2681B5" w14:textId="3D5CB2E8" w:rsidR="001A74A4" w:rsidRPr="001A5FF0" w:rsidRDefault="00A735D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320, 160, 80</w:t>
            </w:r>
          </w:p>
        </w:tc>
        <w:tc>
          <w:tcPr>
            <w:tcW w:w="1879" w:type="dxa"/>
            <w:vAlign w:val="center"/>
          </w:tcPr>
          <w:p w14:paraId="4C4AF217" w14:textId="2D112F54" w:rsidR="001A74A4" w:rsidRPr="001A5FF0" w:rsidRDefault="00702BA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TDL-A (5ns DS)</w:t>
            </w:r>
          </w:p>
        </w:tc>
        <w:tc>
          <w:tcPr>
            <w:tcW w:w="1747" w:type="dxa"/>
            <w:vAlign w:val="center"/>
          </w:tcPr>
          <w:p w14:paraId="7236476D" w14:textId="735DDADC" w:rsidR="001A74A4" w:rsidRPr="001A5FF0" w:rsidRDefault="0052742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2x2</w:t>
            </w:r>
          </w:p>
        </w:tc>
      </w:tr>
    </w:tbl>
    <w:p w14:paraId="20B2A3D3" w14:textId="0043A4DB" w:rsidR="00E14E89" w:rsidRDefault="00E14E89" w:rsidP="003202F9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493F5B4" w14:textId="2621F710" w:rsidR="00857483" w:rsidRDefault="00857483" w:rsidP="00871BF2">
      <w:pPr>
        <w:pStyle w:val="Caption"/>
        <w:keepNext/>
        <w:jc w:val="center"/>
      </w:pPr>
      <w:bookmarkStart w:id="2" w:name="_Ref41175564"/>
      <w:r>
        <w:t xml:space="preserve">Table </w:t>
      </w:r>
      <w:fldSimple w:instr=" SEQ Table \* ARABIC ">
        <w:r w:rsidR="00784338">
          <w:rPr>
            <w:noProof/>
          </w:rPr>
          <w:t>2</w:t>
        </w:r>
      </w:fldSimple>
      <w:bookmarkEnd w:id="2"/>
      <w:r w:rsidR="00871BF2">
        <w:t>. Summary of link level simulation parameters set 2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53"/>
        <w:gridCol w:w="1177"/>
        <w:gridCol w:w="1253"/>
        <w:gridCol w:w="1239"/>
        <w:gridCol w:w="1055"/>
        <w:gridCol w:w="1098"/>
        <w:gridCol w:w="1331"/>
        <w:gridCol w:w="1456"/>
      </w:tblGrid>
      <w:tr w:rsidR="00C051ED" w:rsidRPr="00227EEE" w14:paraId="032879D0" w14:textId="5CB13CA3" w:rsidTr="00C051ED">
        <w:trPr>
          <w:trHeight w:val="359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33A0F051" w14:textId="77777777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1177" w:type="dxa"/>
            <w:shd w:val="clear" w:color="auto" w:fill="D9D9D9" w:themeFill="background1" w:themeFillShade="D9"/>
            <w:vAlign w:val="center"/>
          </w:tcPr>
          <w:p w14:paraId="40301118" w14:textId="4D21E41E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PA Model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14:paraId="0F0C8C01" w14:textId="4422E57A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PN Model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 xml:space="preserve"> Tx</w:t>
            </w:r>
          </w:p>
        </w:tc>
        <w:tc>
          <w:tcPr>
            <w:tcW w:w="1239" w:type="dxa"/>
            <w:shd w:val="clear" w:color="auto" w:fill="D9D9D9" w:themeFill="background1" w:themeFillShade="D9"/>
            <w:vAlign w:val="center"/>
          </w:tcPr>
          <w:p w14:paraId="6F63C45F" w14:textId="2EF10F28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PN Model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 xml:space="preserve"> Rx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14:paraId="5432CFED" w14:textId="0D4B9435" w:rsidR="00C051ED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EVM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14:paraId="0DFDFD5D" w14:textId="3234905D" w:rsidR="00C051ED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I-Q Imbalance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14:paraId="617171B0" w14:textId="0186086D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58234C78" w14:textId="2586D711" w:rsidR="00C051ED" w:rsidRPr="00B86B28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Mobility</w:t>
            </w:r>
          </w:p>
        </w:tc>
      </w:tr>
      <w:tr w:rsidR="00C051ED" w:rsidRPr="00227EEE" w14:paraId="3C52E034" w14:textId="1078F786" w:rsidTr="006754D6">
        <w:trPr>
          <w:trHeight w:val="211"/>
        </w:trPr>
        <w:tc>
          <w:tcPr>
            <w:tcW w:w="1353" w:type="dxa"/>
            <w:vAlign w:val="center"/>
          </w:tcPr>
          <w:p w14:paraId="42D5E4E6" w14:textId="5C4D40E6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27EEE">
              <w:rPr>
                <w:rFonts w:ascii="Times New Roman" w:hAnsi="Times New Roman"/>
                <w:sz w:val="18"/>
                <w:szCs w:val="18"/>
                <w:lang w:eastAsia="zh-CN"/>
              </w:rPr>
              <w:t>Apple</w:t>
            </w:r>
            <w:r w:rsidR="000C4786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[19]</w:t>
            </w:r>
          </w:p>
        </w:tc>
        <w:tc>
          <w:tcPr>
            <w:tcW w:w="1177" w:type="dxa"/>
            <w:vAlign w:val="center"/>
          </w:tcPr>
          <w:p w14:paraId="22BB1836" w14:textId="1FCED59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7E9C9320" w14:textId="70E43D16" w:rsidR="00C051ED" w:rsidRPr="00C626C5" w:rsidRDefault="00DE43C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None</w:t>
            </w:r>
          </w:p>
        </w:tc>
        <w:tc>
          <w:tcPr>
            <w:tcW w:w="1239" w:type="dxa"/>
            <w:vAlign w:val="center"/>
          </w:tcPr>
          <w:p w14:paraId="57C525B7" w14:textId="1D2464AD" w:rsidR="00C051ED" w:rsidRPr="00C626C5" w:rsidRDefault="00157302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Model (Set-B) from [70]</w:t>
            </w:r>
          </w:p>
        </w:tc>
        <w:tc>
          <w:tcPr>
            <w:tcW w:w="1055" w:type="dxa"/>
            <w:vAlign w:val="center"/>
          </w:tcPr>
          <w:p w14:paraId="1BF3544F" w14:textId="1E465E46" w:rsidR="00C051ED" w:rsidRPr="00C626C5" w:rsidRDefault="004F09E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0AC8AAE1" w14:textId="0C9B533D" w:rsidR="00C051ED" w:rsidRPr="00C626C5" w:rsidRDefault="004F09E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4144B752" w14:textId="3DD4FA4A" w:rsidR="00C051ED" w:rsidRPr="00C626C5" w:rsidRDefault="004F09E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6" w:type="dxa"/>
            <w:vAlign w:val="center"/>
          </w:tcPr>
          <w:p w14:paraId="04399677" w14:textId="3534C9A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C051ED" w:rsidRPr="00227EEE" w14:paraId="5F934847" w14:textId="1F9960EC" w:rsidTr="006754D6">
        <w:trPr>
          <w:trHeight w:val="207"/>
        </w:trPr>
        <w:tc>
          <w:tcPr>
            <w:tcW w:w="1353" w:type="dxa"/>
            <w:vAlign w:val="center"/>
          </w:tcPr>
          <w:p w14:paraId="526FF6A4" w14:textId="253C9F56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Ericsson</w:t>
            </w:r>
            <w:r w:rsidR="00A1275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[11]</w:t>
            </w:r>
          </w:p>
        </w:tc>
        <w:tc>
          <w:tcPr>
            <w:tcW w:w="1177" w:type="dxa"/>
            <w:vAlign w:val="center"/>
          </w:tcPr>
          <w:p w14:paraId="2C55E3EC" w14:textId="3B8F2D75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43929B95" w14:textId="63EE30E4" w:rsidR="00C051ED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  <w:r w:rsidR="00275D1B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</w:p>
          <w:p w14:paraId="43D686F3" w14:textId="77777777" w:rsidR="00275D1B" w:rsidRPr="00C626C5" w:rsidRDefault="00275D1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6158F40" w14:textId="4A6E5AE4" w:rsidR="00C051ED" w:rsidRPr="00C626C5" w:rsidRDefault="00275D1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PN model in [64]</w:t>
            </w:r>
          </w:p>
        </w:tc>
        <w:tc>
          <w:tcPr>
            <w:tcW w:w="1239" w:type="dxa"/>
            <w:vAlign w:val="center"/>
          </w:tcPr>
          <w:p w14:paraId="216BCE43" w14:textId="20F2924F" w:rsidR="00C051ED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  <w:r w:rsidR="00275D1B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</w:p>
          <w:p w14:paraId="14E3B12D" w14:textId="77777777" w:rsidR="00275D1B" w:rsidRPr="00C626C5" w:rsidRDefault="00275D1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4258522" w14:textId="60237951" w:rsidR="00C051ED" w:rsidRPr="00C626C5" w:rsidRDefault="00275D1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PN model in [64]</w:t>
            </w:r>
          </w:p>
        </w:tc>
        <w:tc>
          <w:tcPr>
            <w:tcW w:w="1055" w:type="dxa"/>
            <w:vAlign w:val="center"/>
          </w:tcPr>
          <w:p w14:paraId="3D0DE9B5" w14:textId="13A9958A" w:rsidR="00C051ED" w:rsidRPr="00C626C5" w:rsidRDefault="00A90B39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2769F962" w14:textId="74AFB46C" w:rsidR="00C051ED" w:rsidRPr="00C626C5" w:rsidRDefault="00A90B39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1E713EFF" w14:textId="70D69F71" w:rsidR="00C051ED" w:rsidRPr="00C626C5" w:rsidRDefault="00A90B39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798A87B6" w14:textId="1FC58BCB" w:rsidR="00C051ED" w:rsidRPr="00C626C5" w:rsidRDefault="004C5809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7F73DC" w:rsidRPr="00227EEE" w14:paraId="19806AC2" w14:textId="77777777" w:rsidTr="006754D6">
        <w:trPr>
          <w:trHeight w:val="207"/>
        </w:trPr>
        <w:tc>
          <w:tcPr>
            <w:tcW w:w="1353" w:type="dxa"/>
            <w:vAlign w:val="center"/>
          </w:tcPr>
          <w:p w14:paraId="32CF44DA" w14:textId="4BD16751" w:rsidR="007F73DC" w:rsidRDefault="007F73DC" w:rsidP="007F73DC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Charter [9]</w:t>
            </w:r>
          </w:p>
        </w:tc>
        <w:tc>
          <w:tcPr>
            <w:tcW w:w="1177" w:type="dxa"/>
            <w:vAlign w:val="center"/>
          </w:tcPr>
          <w:p w14:paraId="54912EB1" w14:textId="5D9D550F" w:rsidR="007F73DC" w:rsidRPr="00C626C5" w:rsidRDefault="00266D2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60B931C9" w14:textId="4880035A" w:rsidR="007F73DC" w:rsidRPr="00C626C5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3GPP 38.803 example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39" w:type="dxa"/>
            <w:vAlign w:val="center"/>
          </w:tcPr>
          <w:p w14:paraId="3BB7E508" w14:textId="6DB75370" w:rsidR="007F73DC" w:rsidRPr="00C626C5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1</w:t>
            </w:r>
          </w:p>
        </w:tc>
        <w:tc>
          <w:tcPr>
            <w:tcW w:w="1055" w:type="dxa"/>
            <w:vAlign w:val="center"/>
          </w:tcPr>
          <w:p w14:paraId="18DA24CC" w14:textId="2D08E88C" w:rsidR="007F73DC" w:rsidRPr="00C626C5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03C26521" w14:textId="49CE1C40" w:rsidR="007F73DC" w:rsidRPr="00C626C5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53AE4D3F" w14:textId="5F40CC9F" w:rsidR="007F73DC" w:rsidRPr="00C626C5" w:rsidRDefault="007F73D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60D654CF" w14:textId="60049AA0" w:rsidR="007F73DC" w:rsidRPr="00C626C5" w:rsidRDefault="00266D2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167 Hz (doppler)</w:t>
            </w:r>
          </w:p>
        </w:tc>
      </w:tr>
      <w:tr w:rsidR="00C051ED" w:rsidRPr="00227EEE" w14:paraId="4CDBE733" w14:textId="1AADBFB9" w:rsidTr="006754D6">
        <w:trPr>
          <w:trHeight w:val="211"/>
        </w:trPr>
        <w:tc>
          <w:tcPr>
            <w:tcW w:w="1353" w:type="dxa"/>
            <w:vAlign w:val="center"/>
          </w:tcPr>
          <w:p w14:paraId="3048A3E9" w14:textId="16BD144C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Huawei [2]</w:t>
            </w:r>
          </w:p>
        </w:tc>
        <w:tc>
          <w:tcPr>
            <w:tcW w:w="1177" w:type="dxa"/>
            <w:vAlign w:val="center"/>
          </w:tcPr>
          <w:p w14:paraId="6DC4EC7F" w14:textId="7ECFB858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36B1AF96" w14:textId="11DED166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</w:p>
        </w:tc>
        <w:tc>
          <w:tcPr>
            <w:tcW w:w="1239" w:type="dxa"/>
            <w:vAlign w:val="center"/>
          </w:tcPr>
          <w:p w14:paraId="59A9D340" w14:textId="0D64530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</w:p>
        </w:tc>
        <w:tc>
          <w:tcPr>
            <w:tcW w:w="1055" w:type="dxa"/>
            <w:vAlign w:val="center"/>
          </w:tcPr>
          <w:p w14:paraId="4C24B3A5" w14:textId="77777777" w:rsidR="00C051ED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3% Tx</w:t>
            </w:r>
          </w:p>
          <w:p w14:paraId="2F6D4055" w14:textId="06E059AA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5% Rx</w:t>
            </w:r>
          </w:p>
        </w:tc>
        <w:tc>
          <w:tcPr>
            <w:tcW w:w="1098" w:type="dxa"/>
            <w:vAlign w:val="center"/>
          </w:tcPr>
          <w:p w14:paraId="4BE16B96" w14:textId="4A34BC11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631A1C35" w14:textId="187EFE16" w:rsidR="00C051ED" w:rsidRPr="00C626C5" w:rsidRDefault="00B9226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6" w:type="dxa"/>
            <w:vAlign w:val="center"/>
          </w:tcPr>
          <w:p w14:paraId="7BB914E9" w14:textId="739AE639" w:rsidR="00C051ED" w:rsidRPr="00C626C5" w:rsidRDefault="00B9226B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C051ED" w:rsidRPr="00227EEE" w14:paraId="7E20CC1F" w14:textId="3986006F" w:rsidTr="006754D6">
        <w:trPr>
          <w:trHeight w:val="211"/>
        </w:trPr>
        <w:tc>
          <w:tcPr>
            <w:tcW w:w="1353" w:type="dxa"/>
            <w:vAlign w:val="center"/>
          </w:tcPr>
          <w:p w14:paraId="2B417FC6" w14:textId="72ED229A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Intel</w:t>
            </w:r>
            <w:r w:rsidR="008674C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[62]</w:t>
            </w:r>
          </w:p>
        </w:tc>
        <w:tc>
          <w:tcPr>
            <w:tcW w:w="1177" w:type="dxa"/>
            <w:vAlign w:val="center"/>
          </w:tcPr>
          <w:p w14:paraId="0ACF8628" w14:textId="01DFF5D1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565A5AFC" w14:textId="5D91884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BS, IEEE 802.11ad</w:t>
            </w:r>
          </w:p>
        </w:tc>
        <w:tc>
          <w:tcPr>
            <w:tcW w:w="1239" w:type="dxa"/>
            <w:vAlign w:val="center"/>
          </w:tcPr>
          <w:p w14:paraId="63616710" w14:textId="5A57A4D6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UE, IEEE 802.11ad</w:t>
            </w:r>
          </w:p>
        </w:tc>
        <w:tc>
          <w:tcPr>
            <w:tcW w:w="1055" w:type="dxa"/>
            <w:vAlign w:val="center"/>
          </w:tcPr>
          <w:p w14:paraId="1269A916" w14:textId="00920F01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133B4580" w14:textId="408BB1E7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2ABBB1C5" w14:textId="339FC452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7D9FAE0D" w14:textId="5F4A5083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085953C5" w14:textId="2EE78A4E" w:rsidTr="006754D6">
        <w:trPr>
          <w:trHeight w:val="211"/>
        </w:trPr>
        <w:tc>
          <w:tcPr>
            <w:tcW w:w="1353" w:type="dxa"/>
            <w:vAlign w:val="center"/>
          </w:tcPr>
          <w:p w14:paraId="4B43BE2B" w14:textId="6DC4C589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Interdigital</w:t>
            </w:r>
            <w:r w:rsidR="0029671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[20]</w:t>
            </w:r>
          </w:p>
        </w:tc>
        <w:tc>
          <w:tcPr>
            <w:tcW w:w="1177" w:type="dxa"/>
            <w:vAlign w:val="center"/>
          </w:tcPr>
          <w:p w14:paraId="00E349AC" w14:textId="3A49E247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0152E">
              <w:rPr>
                <w:rFonts w:ascii="Times New Roman" w:hAnsi="Times New Roman"/>
                <w:sz w:val="16"/>
                <w:szCs w:val="16"/>
                <w:lang w:eastAsia="zh-CN"/>
              </w:rPr>
              <w:t>Rapp Model</w:t>
            </w:r>
          </w:p>
        </w:tc>
        <w:tc>
          <w:tcPr>
            <w:tcW w:w="1253" w:type="dxa"/>
            <w:vAlign w:val="center"/>
          </w:tcPr>
          <w:p w14:paraId="2A8DFAFE" w14:textId="2C94951F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</w:p>
        </w:tc>
        <w:tc>
          <w:tcPr>
            <w:tcW w:w="1239" w:type="dxa"/>
            <w:vAlign w:val="center"/>
          </w:tcPr>
          <w:p w14:paraId="23E29BE6" w14:textId="1879B054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</w:p>
        </w:tc>
        <w:tc>
          <w:tcPr>
            <w:tcW w:w="1055" w:type="dxa"/>
            <w:vAlign w:val="center"/>
          </w:tcPr>
          <w:p w14:paraId="3387D922" w14:textId="7B9872BE" w:rsidR="00C051ED" w:rsidRPr="00C626C5" w:rsidRDefault="0080152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4C9D08D8" w14:textId="7AD5EAAA" w:rsidR="00C051ED" w:rsidRPr="00C626C5" w:rsidRDefault="0080152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47837952" w14:textId="58FCF1D2" w:rsidR="00C051ED" w:rsidRPr="00C626C5" w:rsidRDefault="0080152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Ideal, Real</w:t>
            </w:r>
          </w:p>
        </w:tc>
        <w:tc>
          <w:tcPr>
            <w:tcW w:w="1456" w:type="dxa"/>
            <w:vAlign w:val="center"/>
          </w:tcPr>
          <w:p w14:paraId="19D207CF" w14:textId="21AAF2B7" w:rsidR="00C051ED" w:rsidRPr="00C626C5" w:rsidRDefault="00995897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092E903C" w14:textId="77BADE09" w:rsidTr="006754D6">
        <w:trPr>
          <w:trHeight w:val="211"/>
        </w:trPr>
        <w:tc>
          <w:tcPr>
            <w:tcW w:w="1353" w:type="dxa"/>
            <w:vAlign w:val="center"/>
          </w:tcPr>
          <w:p w14:paraId="65EF5E2B" w14:textId="309591D7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Lenovo [3]</w:t>
            </w:r>
          </w:p>
        </w:tc>
        <w:tc>
          <w:tcPr>
            <w:tcW w:w="1177" w:type="dxa"/>
            <w:vAlign w:val="center"/>
          </w:tcPr>
          <w:p w14:paraId="2AFC7AE7" w14:textId="1D142287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3303BD3F" w14:textId="64F5B66C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</w:p>
        </w:tc>
        <w:tc>
          <w:tcPr>
            <w:tcW w:w="1239" w:type="dxa"/>
            <w:vAlign w:val="center"/>
          </w:tcPr>
          <w:p w14:paraId="317FDEBF" w14:textId="2E5910E2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</w:p>
        </w:tc>
        <w:tc>
          <w:tcPr>
            <w:tcW w:w="1055" w:type="dxa"/>
            <w:vAlign w:val="center"/>
          </w:tcPr>
          <w:p w14:paraId="7298240D" w14:textId="7E563BAD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06747D9C" w14:textId="1EB1E69A" w:rsidR="00A932E0" w:rsidRPr="00C626C5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11911C75" w14:textId="62879538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06FD6A88" w14:textId="4275A12C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266C5433" w14:textId="407C4652" w:rsidTr="006754D6">
        <w:trPr>
          <w:trHeight w:val="211"/>
        </w:trPr>
        <w:tc>
          <w:tcPr>
            <w:tcW w:w="1353" w:type="dxa"/>
            <w:vAlign w:val="center"/>
          </w:tcPr>
          <w:p w14:paraId="5A600265" w14:textId="6C0457BD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Nokia</w:t>
            </w:r>
            <w:r w:rsidR="00594E28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[10]</w:t>
            </w:r>
          </w:p>
        </w:tc>
        <w:tc>
          <w:tcPr>
            <w:tcW w:w="1177" w:type="dxa"/>
            <w:vAlign w:val="center"/>
          </w:tcPr>
          <w:p w14:paraId="3048CA2A" w14:textId="07E6117F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73806F31" w14:textId="51158B02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</w:p>
        </w:tc>
        <w:tc>
          <w:tcPr>
            <w:tcW w:w="1239" w:type="dxa"/>
            <w:vAlign w:val="center"/>
          </w:tcPr>
          <w:p w14:paraId="2136A503" w14:textId="2B774D4F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</w:p>
        </w:tc>
        <w:tc>
          <w:tcPr>
            <w:tcW w:w="1055" w:type="dxa"/>
            <w:vAlign w:val="center"/>
          </w:tcPr>
          <w:p w14:paraId="5445C45C" w14:textId="14F352C4" w:rsidR="00C051ED" w:rsidRPr="00C626C5" w:rsidRDefault="000732D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20177CE2" w14:textId="153B09CA" w:rsidR="00C051ED" w:rsidRPr="00C626C5" w:rsidRDefault="000732D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48652175" w14:textId="082AC40B" w:rsidR="00C051ED" w:rsidRPr="00C626C5" w:rsidRDefault="00D768C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6AC15646" w14:textId="24061341" w:rsidR="00C051ED" w:rsidRPr="00C626C5" w:rsidRDefault="00D768CC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37105598" w14:textId="77777777" w:rsidTr="006754D6">
        <w:trPr>
          <w:trHeight w:val="211"/>
        </w:trPr>
        <w:tc>
          <w:tcPr>
            <w:tcW w:w="1353" w:type="dxa"/>
            <w:vAlign w:val="center"/>
          </w:tcPr>
          <w:p w14:paraId="2A4A22BD" w14:textId="5BF9AF64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NTT Docomo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[25]</w:t>
            </w:r>
          </w:p>
        </w:tc>
        <w:tc>
          <w:tcPr>
            <w:tcW w:w="1177" w:type="dxa"/>
            <w:vAlign w:val="center"/>
          </w:tcPr>
          <w:p w14:paraId="79237291" w14:textId="5D413797" w:rsidR="00C051ED" w:rsidRPr="00C626C5" w:rsidRDefault="009012F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IEEE 802.11ad GaAs Model</w:t>
            </w:r>
          </w:p>
        </w:tc>
        <w:tc>
          <w:tcPr>
            <w:tcW w:w="1253" w:type="dxa"/>
            <w:vAlign w:val="center"/>
          </w:tcPr>
          <w:p w14:paraId="5FEF1092" w14:textId="01350AED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3GPP 38.803 example </w:t>
            </w:r>
            <w:r w:rsidR="0008645D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39" w:type="dxa"/>
            <w:vAlign w:val="center"/>
          </w:tcPr>
          <w:p w14:paraId="715BA074" w14:textId="37042FB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3GPP 38.803 example </w:t>
            </w:r>
            <w:r w:rsidR="0008645D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vAlign w:val="center"/>
          </w:tcPr>
          <w:p w14:paraId="08377477" w14:textId="4D3C6365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1935BB0E" w14:textId="02D500C8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6327862A" w14:textId="0CEB8FD5" w:rsidR="00C051ED" w:rsidRPr="00C626C5" w:rsidRDefault="004354E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6" w:type="dxa"/>
            <w:vAlign w:val="center"/>
          </w:tcPr>
          <w:p w14:paraId="7E52D531" w14:textId="43F99C92" w:rsidR="00C051ED" w:rsidRPr="00C626C5" w:rsidRDefault="004354E5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C051ED" w:rsidRPr="00227EEE" w14:paraId="132962C1" w14:textId="77777777" w:rsidTr="006754D6">
        <w:trPr>
          <w:trHeight w:val="211"/>
        </w:trPr>
        <w:tc>
          <w:tcPr>
            <w:tcW w:w="1353" w:type="dxa"/>
            <w:vAlign w:val="center"/>
          </w:tcPr>
          <w:p w14:paraId="7B2C22DB" w14:textId="3E6F0A37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Samsung</w:t>
            </w:r>
            <w:r w:rsidR="008E423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[65]</w:t>
            </w:r>
          </w:p>
        </w:tc>
        <w:tc>
          <w:tcPr>
            <w:tcW w:w="1177" w:type="dxa"/>
            <w:vAlign w:val="center"/>
          </w:tcPr>
          <w:p w14:paraId="67421ECC" w14:textId="2039DBF4" w:rsidR="00C051ED" w:rsidRPr="00C530DF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530DF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6EA476F6" w14:textId="1D0487B1" w:rsidR="00C051ED" w:rsidRPr="00C530DF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530DF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?</w:t>
            </w:r>
          </w:p>
        </w:tc>
        <w:tc>
          <w:tcPr>
            <w:tcW w:w="1239" w:type="dxa"/>
            <w:vAlign w:val="center"/>
          </w:tcPr>
          <w:p w14:paraId="3674A910" w14:textId="3AE63B63" w:rsidR="00C051ED" w:rsidRPr="00C530DF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530DF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?</w:t>
            </w:r>
          </w:p>
        </w:tc>
        <w:tc>
          <w:tcPr>
            <w:tcW w:w="1055" w:type="dxa"/>
            <w:vAlign w:val="center"/>
          </w:tcPr>
          <w:p w14:paraId="2D370736" w14:textId="0AE08671" w:rsidR="00C051ED" w:rsidRPr="00C626C5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0692AFF6" w14:textId="6292479C" w:rsidR="00C051ED" w:rsidRPr="00C626C5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3486A1A8" w14:textId="20D20C1B" w:rsidR="00C051ED" w:rsidRPr="00C626C5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6" w:type="dxa"/>
            <w:vAlign w:val="center"/>
          </w:tcPr>
          <w:p w14:paraId="2BF47184" w14:textId="6F69FFAF" w:rsidR="00C051ED" w:rsidRPr="00C626C5" w:rsidRDefault="00F85903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4FFBAFFA" w14:textId="77777777" w:rsidTr="006754D6">
        <w:trPr>
          <w:trHeight w:val="211"/>
        </w:trPr>
        <w:tc>
          <w:tcPr>
            <w:tcW w:w="1353" w:type="dxa"/>
            <w:vAlign w:val="center"/>
          </w:tcPr>
          <w:p w14:paraId="2E5DDFCC" w14:textId="3ED23913" w:rsidR="00C051ED" w:rsidRPr="00227EEE" w:rsidRDefault="00C051ED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lastRenderedPageBreak/>
              <w:t>Qualcomm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[26]</w:t>
            </w:r>
          </w:p>
        </w:tc>
        <w:tc>
          <w:tcPr>
            <w:tcW w:w="1177" w:type="dxa"/>
            <w:vAlign w:val="center"/>
          </w:tcPr>
          <w:p w14:paraId="625F6CD9" w14:textId="73B5166E" w:rsidR="00C051ED" w:rsidRPr="00C626C5" w:rsidRDefault="00B473A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Modified Rapp Model [26]</w:t>
            </w:r>
          </w:p>
        </w:tc>
        <w:tc>
          <w:tcPr>
            <w:tcW w:w="1253" w:type="dxa"/>
            <w:vAlign w:val="center"/>
          </w:tcPr>
          <w:p w14:paraId="01DFB593" w14:textId="33C41E00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1 (scaled)</w:t>
            </w:r>
          </w:p>
        </w:tc>
        <w:tc>
          <w:tcPr>
            <w:tcW w:w="1239" w:type="dxa"/>
            <w:vAlign w:val="center"/>
          </w:tcPr>
          <w:p w14:paraId="7E457BBA" w14:textId="4ED227A2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1 (scaled)</w:t>
            </w:r>
          </w:p>
        </w:tc>
        <w:tc>
          <w:tcPr>
            <w:tcW w:w="1055" w:type="dxa"/>
            <w:vAlign w:val="center"/>
          </w:tcPr>
          <w:p w14:paraId="2A3D62D8" w14:textId="20BDEF56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6E092038" w14:textId="31938152" w:rsidR="00C051ED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1" w:type="dxa"/>
            <w:vAlign w:val="center"/>
          </w:tcPr>
          <w:p w14:paraId="4AA878AC" w14:textId="71047E06" w:rsidR="00C051ED" w:rsidRPr="00C626C5" w:rsidRDefault="005F646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6" w:type="dxa"/>
            <w:vAlign w:val="center"/>
          </w:tcPr>
          <w:p w14:paraId="3C2A30D5" w14:textId="15FDA8C7" w:rsidR="00C051ED" w:rsidRPr="00C626C5" w:rsidRDefault="005F646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  <w:tr w:rsidR="00C051ED" w:rsidRPr="00227EEE" w14:paraId="12D4AC04" w14:textId="77777777" w:rsidTr="006754D6">
        <w:trPr>
          <w:trHeight w:val="211"/>
        </w:trPr>
        <w:tc>
          <w:tcPr>
            <w:tcW w:w="1353" w:type="dxa"/>
            <w:vAlign w:val="center"/>
          </w:tcPr>
          <w:p w14:paraId="13A74924" w14:textId="027411F0" w:rsidR="00C051ED" w:rsidRPr="00227EEE" w:rsidRDefault="00142D3A" w:rsidP="00C051E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V</w:t>
            </w:r>
            <w:r w:rsidR="00C051ED">
              <w:rPr>
                <w:rFonts w:ascii="Times New Roman" w:hAnsi="Times New Roman"/>
                <w:sz w:val="18"/>
                <w:szCs w:val="18"/>
                <w:lang w:eastAsia="zh-CN"/>
              </w:rPr>
              <w:t>ivo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[4]</w:t>
            </w:r>
            <w:r w:rsidR="004E3898">
              <w:rPr>
                <w:rFonts w:ascii="Times New Roman" w:hAnsi="Times New Roman"/>
                <w:sz w:val="18"/>
                <w:szCs w:val="18"/>
                <w:lang w:eastAsia="zh-CN"/>
              </w:rPr>
              <w:t>[60]</w:t>
            </w:r>
          </w:p>
        </w:tc>
        <w:tc>
          <w:tcPr>
            <w:tcW w:w="1177" w:type="dxa"/>
            <w:vAlign w:val="center"/>
          </w:tcPr>
          <w:p w14:paraId="13ADAD84" w14:textId="39214DF2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53" w:type="dxa"/>
            <w:vAlign w:val="center"/>
          </w:tcPr>
          <w:p w14:paraId="08E666B7" w14:textId="69B661F1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BS</w:t>
            </w:r>
          </w:p>
        </w:tc>
        <w:tc>
          <w:tcPr>
            <w:tcW w:w="1239" w:type="dxa"/>
            <w:vAlign w:val="center"/>
          </w:tcPr>
          <w:p w14:paraId="09FF3215" w14:textId="6661F7B5" w:rsidR="00C051ED" w:rsidRPr="00C626C5" w:rsidRDefault="00C051ED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3GPP 38.803 example 2 UE</w:t>
            </w:r>
          </w:p>
        </w:tc>
        <w:tc>
          <w:tcPr>
            <w:tcW w:w="1055" w:type="dxa"/>
            <w:vAlign w:val="center"/>
          </w:tcPr>
          <w:p w14:paraId="46F9C7D8" w14:textId="3F5EC153" w:rsidR="00C051ED" w:rsidRPr="00C626C5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98" w:type="dxa"/>
            <w:vAlign w:val="center"/>
          </w:tcPr>
          <w:p w14:paraId="159CD1E8" w14:textId="77777777" w:rsidR="00D65300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-16.88 dBc,</w:t>
            </w:r>
          </w:p>
          <w:p w14:paraId="3C2D7F35" w14:textId="77777777" w:rsidR="00D65300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-25.98 dBc,</w:t>
            </w:r>
          </w:p>
          <w:p w14:paraId="737C6D6B" w14:textId="3875EA7F" w:rsidR="00C051ED" w:rsidRPr="00C626C5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-30.44 dBc</w:t>
            </w:r>
          </w:p>
        </w:tc>
        <w:tc>
          <w:tcPr>
            <w:tcW w:w="1331" w:type="dxa"/>
            <w:vAlign w:val="center"/>
          </w:tcPr>
          <w:p w14:paraId="1E30FA91" w14:textId="168675B8" w:rsidR="00C051ED" w:rsidRPr="00C626C5" w:rsidRDefault="00D65300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Real</w:t>
            </w:r>
          </w:p>
        </w:tc>
        <w:tc>
          <w:tcPr>
            <w:tcW w:w="1456" w:type="dxa"/>
            <w:vAlign w:val="center"/>
          </w:tcPr>
          <w:p w14:paraId="58094339" w14:textId="690F4DF7" w:rsidR="00A50E66" w:rsidRPr="00C626C5" w:rsidRDefault="003C72A2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</w:tr>
    </w:tbl>
    <w:p w14:paraId="7470BB58" w14:textId="23D00D57" w:rsidR="00053633" w:rsidRDefault="00053633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9B35C9D" w14:textId="10BEED0C" w:rsidR="00857483" w:rsidRDefault="00857483" w:rsidP="00871BF2">
      <w:pPr>
        <w:pStyle w:val="Caption"/>
        <w:keepNext/>
        <w:jc w:val="center"/>
      </w:pPr>
      <w:bookmarkStart w:id="3" w:name="_Ref41175566"/>
      <w:r>
        <w:t xml:space="preserve">Table </w:t>
      </w:r>
      <w:fldSimple w:instr=" SEQ Table \* ARABIC ">
        <w:r w:rsidR="00784338">
          <w:rPr>
            <w:noProof/>
          </w:rPr>
          <w:t>3</w:t>
        </w:r>
      </w:fldSimple>
      <w:bookmarkEnd w:id="3"/>
      <w:r w:rsidR="00871BF2">
        <w:t>.</w:t>
      </w:r>
      <w:r w:rsidR="00871BF2" w:rsidRPr="00871BF2">
        <w:t xml:space="preserve"> </w:t>
      </w:r>
      <w:r w:rsidR="00871BF2">
        <w:t>Summary of link level simulation parameters set 3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51"/>
        <w:gridCol w:w="833"/>
        <w:gridCol w:w="965"/>
        <w:gridCol w:w="1555"/>
        <w:gridCol w:w="1830"/>
        <w:gridCol w:w="2101"/>
        <w:gridCol w:w="1327"/>
      </w:tblGrid>
      <w:tr w:rsidR="00F02DA1" w:rsidRPr="00227EEE" w14:paraId="639CFAFF" w14:textId="31FAE97A" w:rsidTr="004818B5">
        <w:trPr>
          <w:trHeight w:val="388"/>
        </w:trPr>
        <w:tc>
          <w:tcPr>
            <w:tcW w:w="1351" w:type="dxa"/>
            <w:shd w:val="clear" w:color="auto" w:fill="D9D9D9" w:themeFill="background1" w:themeFillShade="D9"/>
            <w:vAlign w:val="center"/>
          </w:tcPr>
          <w:p w14:paraId="620C483D" w14:textId="77777777" w:rsidR="00F02DA1" w:rsidRPr="00B86B28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33" w:type="dxa"/>
            <w:shd w:val="clear" w:color="auto" w:fill="D9D9D9" w:themeFill="background1" w:themeFillShade="D9"/>
            <w:vAlign w:val="center"/>
          </w:tcPr>
          <w:p w14:paraId="59C1C5AF" w14:textId="77777777" w:rsidR="00F02DA1" w:rsidRPr="00B86B28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Rank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79C9B9B1" w14:textId="77777777" w:rsidR="00F02DA1" w:rsidRPr="00B86B28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SLIV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4AE5A373" w14:textId="77777777" w:rsidR="00F02DA1" w:rsidRPr="00B86B28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66BC5F32" w14:textId="68B8F6D6" w:rsidR="00F02DA1" w:rsidRPr="00B86B28" w:rsidRDefault="00F02DA1" w:rsidP="0085106C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86B28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PTRS Configuration</w:t>
            </w:r>
            <w:r w:rsidRPr="0085106C">
              <w:rPr>
                <w:rFonts w:ascii="Times New Roman" w:hAnsi="Times New Roman"/>
                <w:b/>
                <w:bCs/>
                <w:sz w:val="18"/>
                <w:szCs w:val="18"/>
                <w:vertAlign w:val="superscript"/>
                <w:lang w:eastAsia="zh-CN"/>
              </w:rPr>
              <w:t>(1)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7A76A53" w14:textId="2DBF3DA5" w:rsidR="00F02DA1" w:rsidRPr="00B86B28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MCS/TBS</w:t>
            </w:r>
          </w:p>
        </w:tc>
        <w:tc>
          <w:tcPr>
            <w:tcW w:w="1327" w:type="dxa"/>
            <w:shd w:val="clear" w:color="auto" w:fill="D9D9D9" w:themeFill="background1" w:themeFillShade="D9"/>
            <w:vAlign w:val="center"/>
          </w:tcPr>
          <w:p w14:paraId="01DBB063" w14:textId="5C7E1AEE" w:rsidR="00F02DA1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Frequency Offset</w:t>
            </w:r>
          </w:p>
        </w:tc>
      </w:tr>
      <w:tr w:rsidR="00F02DA1" w:rsidRPr="00227EEE" w14:paraId="51C5A3BA" w14:textId="3B3C00C3" w:rsidTr="004818B5">
        <w:trPr>
          <w:trHeight w:val="228"/>
        </w:trPr>
        <w:tc>
          <w:tcPr>
            <w:tcW w:w="1351" w:type="dxa"/>
            <w:vAlign w:val="center"/>
          </w:tcPr>
          <w:p w14:paraId="1855EFD1" w14:textId="24F4710D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27EEE">
              <w:rPr>
                <w:rFonts w:ascii="Times New Roman" w:hAnsi="Times New Roman"/>
                <w:sz w:val="18"/>
                <w:szCs w:val="18"/>
                <w:lang w:eastAsia="zh-CN"/>
              </w:rPr>
              <w:t>Apple</w:t>
            </w:r>
            <w:r w:rsidR="000C4786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[19]</w:t>
            </w:r>
          </w:p>
        </w:tc>
        <w:tc>
          <w:tcPr>
            <w:tcW w:w="833" w:type="dxa"/>
            <w:vAlign w:val="center"/>
          </w:tcPr>
          <w:p w14:paraId="1667BC14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24A709FC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3736BD4C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30" w:type="dxa"/>
            <w:vAlign w:val="center"/>
          </w:tcPr>
          <w:p w14:paraId="4A08E1A7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01" w:type="dxa"/>
            <w:vAlign w:val="center"/>
          </w:tcPr>
          <w:p w14:paraId="13C58B1F" w14:textId="19C56D52" w:rsidR="00F02DA1" w:rsidRPr="00EB1877" w:rsidRDefault="00BB526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27" w:type="dxa"/>
            <w:vAlign w:val="center"/>
          </w:tcPr>
          <w:p w14:paraId="07F61E5F" w14:textId="45FF9E35" w:rsidR="00F02DA1" w:rsidRPr="00EB1877" w:rsidRDefault="00BB5268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697AB8C2" w14:textId="4C7E68A1" w:rsidTr="004818B5">
        <w:trPr>
          <w:trHeight w:val="223"/>
        </w:trPr>
        <w:tc>
          <w:tcPr>
            <w:tcW w:w="1351" w:type="dxa"/>
            <w:vAlign w:val="center"/>
          </w:tcPr>
          <w:p w14:paraId="2626EB2B" w14:textId="0A5200A7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Ericsson [11]</w:t>
            </w:r>
          </w:p>
        </w:tc>
        <w:tc>
          <w:tcPr>
            <w:tcW w:w="833" w:type="dxa"/>
            <w:vAlign w:val="center"/>
          </w:tcPr>
          <w:p w14:paraId="3A7DEF97" w14:textId="1FF0390B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0C5D56C4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73D647AF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30" w:type="dxa"/>
            <w:vAlign w:val="center"/>
          </w:tcPr>
          <w:p w14:paraId="7E890466" w14:textId="49485F1C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K = 2, L =1</w:t>
            </w:r>
          </w:p>
        </w:tc>
        <w:tc>
          <w:tcPr>
            <w:tcW w:w="2101" w:type="dxa"/>
            <w:vAlign w:val="center"/>
          </w:tcPr>
          <w:p w14:paraId="67B40F90" w14:textId="77777777" w:rsidR="00F02DA1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QPSK 2/3,</w:t>
            </w:r>
          </w:p>
          <w:p w14:paraId="011B68D3" w14:textId="77777777" w:rsidR="00F02DA1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2/3,</w:t>
            </w:r>
          </w:p>
          <w:p w14:paraId="7F7CA33A" w14:textId="212CD74A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64QAM 2/3</w:t>
            </w:r>
          </w:p>
        </w:tc>
        <w:tc>
          <w:tcPr>
            <w:tcW w:w="1327" w:type="dxa"/>
            <w:vAlign w:val="center"/>
          </w:tcPr>
          <w:p w14:paraId="2880CE51" w14:textId="6CDC0B6D" w:rsidR="00F02DA1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2EA36F1C" w14:textId="6370C7C2" w:rsidTr="004818B5">
        <w:trPr>
          <w:trHeight w:val="223"/>
        </w:trPr>
        <w:tc>
          <w:tcPr>
            <w:tcW w:w="1351" w:type="dxa"/>
            <w:vAlign w:val="center"/>
          </w:tcPr>
          <w:p w14:paraId="699809AD" w14:textId="5915F786" w:rsidR="00F02DA1" w:rsidRDefault="00F02DA1" w:rsidP="00AB02A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Charter [9]</w:t>
            </w:r>
          </w:p>
        </w:tc>
        <w:tc>
          <w:tcPr>
            <w:tcW w:w="833" w:type="dxa"/>
            <w:vAlign w:val="center"/>
          </w:tcPr>
          <w:p w14:paraId="08B81B93" w14:textId="74D54548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1A069532" w14:textId="1FCC1F30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09965AE3" w14:textId="7556D8E7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</w:tc>
        <w:tc>
          <w:tcPr>
            <w:tcW w:w="1830" w:type="dxa"/>
            <w:vAlign w:val="center"/>
          </w:tcPr>
          <w:p w14:paraId="68296106" w14:textId="34CFDAFC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01" w:type="dxa"/>
            <w:vAlign w:val="center"/>
          </w:tcPr>
          <w:p w14:paraId="167C039E" w14:textId="7D526136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64 QAM (MCS 19)</w:t>
            </w:r>
          </w:p>
        </w:tc>
        <w:tc>
          <w:tcPr>
            <w:tcW w:w="1327" w:type="dxa"/>
            <w:vAlign w:val="center"/>
          </w:tcPr>
          <w:p w14:paraId="78AC3C2F" w14:textId="50AF552D" w:rsidR="00F02DA1" w:rsidRPr="00EB1877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059AE72E" w14:textId="76E7D53B" w:rsidTr="004818B5">
        <w:trPr>
          <w:trHeight w:val="228"/>
        </w:trPr>
        <w:tc>
          <w:tcPr>
            <w:tcW w:w="1351" w:type="dxa"/>
            <w:vAlign w:val="center"/>
          </w:tcPr>
          <w:p w14:paraId="240EE67C" w14:textId="1AC51D37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Huawei [2]</w:t>
            </w:r>
          </w:p>
        </w:tc>
        <w:tc>
          <w:tcPr>
            <w:tcW w:w="833" w:type="dxa"/>
            <w:vAlign w:val="center"/>
          </w:tcPr>
          <w:p w14:paraId="0E8835A6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965" w:type="dxa"/>
            <w:vAlign w:val="center"/>
          </w:tcPr>
          <w:p w14:paraId="1A7ECC17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S=3, L=11</w:t>
            </w:r>
          </w:p>
        </w:tc>
        <w:tc>
          <w:tcPr>
            <w:tcW w:w="1555" w:type="dxa"/>
            <w:vAlign w:val="center"/>
          </w:tcPr>
          <w:p w14:paraId="0D685D55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  <w:p w14:paraId="77D14A96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Position (2)</w:t>
            </w:r>
          </w:p>
        </w:tc>
        <w:tc>
          <w:tcPr>
            <w:tcW w:w="1830" w:type="dxa"/>
            <w:vAlign w:val="center"/>
          </w:tcPr>
          <w:p w14:paraId="33274BFD" w14:textId="6F7F4CE5" w:rsidR="00F02DA1" w:rsidRPr="00BF76B8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F76B8">
              <w:rPr>
                <w:rFonts w:ascii="Times New Roman" w:hAnsi="Times New Roman"/>
                <w:sz w:val="16"/>
                <w:szCs w:val="16"/>
                <w:lang w:eastAsia="zh-CN"/>
              </w:rPr>
              <w:t>K = 2, L = 1</w:t>
            </w:r>
          </w:p>
        </w:tc>
        <w:tc>
          <w:tcPr>
            <w:tcW w:w="2101" w:type="dxa"/>
            <w:vAlign w:val="center"/>
          </w:tcPr>
          <w:p w14:paraId="1E19E87F" w14:textId="77777777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QPSK (MCS 1),</w:t>
            </w:r>
          </w:p>
          <w:p w14:paraId="14A577B2" w14:textId="119243ED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16 QAM (MCS 9),</w:t>
            </w:r>
          </w:p>
          <w:p w14:paraId="6CDAFC1A" w14:textId="6DA84F49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64 QAM (MCS 16)</w:t>
            </w:r>
          </w:p>
        </w:tc>
        <w:tc>
          <w:tcPr>
            <w:tcW w:w="1327" w:type="dxa"/>
            <w:vAlign w:val="center"/>
          </w:tcPr>
          <w:p w14:paraId="36EC3EB5" w14:textId="71636D7F" w:rsidR="00F02DA1" w:rsidRPr="00EB1877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4501275E" w14:textId="52880F35" w:rsidTr="004818B5">
        <w:trPr>
          <w:trHeight w:val="228"/>
        </w:trPr>
        <w:tc>
          <w:tcPr>
            <w:tcW w:w="1351" w:type="dxa"/>
            <w:vAlign w:val="center"/>
          </w:tcPr>
          <w:p w14:paraId="22A38104" w14:textId="5FD7A8E2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Intel [62]</w:t>
            </w:r>
          </w:p>
        </w:tc>
        <w:tc>
          <w:tcPr>
            <w:tcW w:w="833" w:type="dxa"/>
            <w:vAlign w:val="center"/>
          </w:tcPr>
          <w:p w14:paraId="42C735A8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6F62532F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S=0, L=14</w:t>
            </w:r>
          </w:p>
        </w:tc>
        <w:tc>
          <w:tcPr>
            <w:tcW w:w="1555" w:type="dxa"/>
            <w:vAlign w:val="center"/>
          </w:tcPr>
          <w:p w14:paraId="2A1E1428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2 DMRS Symbol</w:t>
            </w:r>
          </w:p>
          <w:p w14:paraId="5EF81387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Position (2,11)</w:t>
            </w:r>
          </w:p>
        </w:tc>
        <w:tc>
          <w:tcPr>
            <w:tcW w:w="1830" w:type="dxa"/>
            <w:vAlign w:val="center"/>
          </w:tcPr>
          <w:p w14:paraId="6E120971" w14:textId="32D10B51" w:rsidR="00F02DA1" w:rsidRPr="00C626C5" w:rsidRDefault="00BC5D7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K = 4, L = 1</w:t>
            </w:r>
          </w:p>
        </w:tc>
        <w:tc>
          <w:tcPr>
            <w:tcW w:w="2101" w:type="dxa"/>
            <w:vAlign w:val="center"/>
          </w:tcPr>
          <w:p w14:paraId="4FC65911" w14:textId="77777777" w:rsidR="00F02DA1" w:rsidRDefault="00F8075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3/4,</w:t>
            </w:r>
          </w:p>
          <w:p w14:paraId="1BE437CD" w14:textId="41247157" w:rsidR="00F80758" w:rsidRPr="00EB1877" w:rsidRDefault="00F8075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64QAM 3/4</w:t>
            </w:r>
          </w:p>
        </w:tc>
        <w:tc>
          <w:tcPr>
            <w:tcW w:w="1327" w:type="dxa"/>
            <w:vAlign w:val="center"/>
          </w:tcPr>
          <w:p w14:paraId="48BC45A9" w14:textId="0E6C8C4A" w:rsidR="00F02DA1" w:rsidRPr="00EB1877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4E21C113" w14:textId="6D40D6B2" w:rsidTr="004818B5">
        <w:trPr>
          <w:trHeight w:val="228"/>
        </w:trPr>
        <w:tc>
          <w:tcPr>
            <w:tcW w:w="1351" w:type="dxa"/>
            <w:vAlign w:val="center"/>
          </w:tcPr>
          <w:p w14:paraId="5850099A" w14:textId="06E4728C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Interdigital</w:t>
            </w:r>
            <w:r w:rsidR="0029671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[20]</w:t>
            </w:r>
          </w:p>
        </w:tc>
        <w:tc>
          <w:tcPr>
            <w:tcW w:w="833" w:type="dxa"/>
            <w:vAlign w:val="center"/>
          </w:tcPr>
          <w:p w14:paraId="4231BB80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08F2F4A5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6BA01AEE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30" w:type="dxa"/>
            <w:vAlign w:val="center"/>
          </w:tcPr>
          <w:p w14:paraId="7836171E" w14:textId="56A8B25A" w:rsidR="00F02DA1" w:rsidRPr="00C626C5" w:rsidRDefault="0080152E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K = 4, L = 1</w:t>
            </w:r>
          </w:p>
        </w:tc>
        <w:tc>
          <w:tcPr>
            <w:tcW w:w="2101" w:type="dxa"/>
            <w:vAlign w:val="center"/>
          </w:tcPr>
          <w:p w14:paraId="2F62E231" w14:textId="77777777" w:rsidR="00F02DA1" w:rsidRDefault="006E2FD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QPSK (MCS 7),</w:t>
            </w:r>
          </w:p>
          <w:p w14:paraId="43DE80E2" w14:textId="77777777" w:rsidR="006E2FD4" w:rsidRDefault="006E2FD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(MCS 16)</w:t>
            </w:r>
          </w:p>
          <w:p w14:paraId="2E14773C" w14:textId="77777777" w:rsidR="006E2FD4" w:rsidRDefault="006E2FD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64QAM (MCS22)</w:t>
            </w:r>
          </w:p>
          <w:p w14:paraId="08A11CD7" w14:textId="55993FDA" w:rsidR="006E2FD4" w:rsidRPr="00EB1877" w:rsidRDefault="006E2FD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256QAM (MCS 23, 27)</w:t>
            </w:r>
          </w:p>
        </w:tc>
        <w:tc>
          <w:tcPr>
            <w:tcW w:w="1327" w:type="dxa"/>
            <w:vAlign w:val="center"/>
          </w:tcPr>
          <w:p w14:paraId="6B79604D" w14:textId="733360D7" w:rsidR="00F02DA1" w:rsidRPr="00EB1877" w:rsidRDefault="00D87A13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6429E4E6" w14:textId="538B48FF" w:rsidTr="004818B5">
        <w:trPr>
          <w:trHeight w:val="228"/>
        </w:trPr>
        <w:tc>
          <w:tcPr>
            <w:tcW w:w="1351" w:type="dxa"/>
            <w:vAlign w:val="center"/>
          </w:tcPr>
          <w:p w14:paraId="7FF8D462" w14:textId="66FAEE0B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Lenovo [3]</w:t>
            </w:r>
          </w:p>
        </w:tc>
        <w:tc>
          <w:tcPr>
            <w:tcW w:w="833" w:type="dxa"/>
            <w:vAlign w:val="center"/>
          </w:tcPr>
          <w:p w14:paraId="266B26E2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65" w:type="dxa"/>
            <w:vAlign w:val="center"/>
          </w:tcPr>
          <w:p w14:paraId="77BF83D7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0931C3D9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  <w:p w14:paraId="55330F4F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Position</w:t>
            </w:r>
          </w:p>
        </w:tc>
        <w:tc>
          <w:tcPr>
            <w:tcW w:w="1830" w:type="dxa"/>
            <w:vAlign w:val="center"/>
          </w:tcPr>
          <w:p w14:paraId="22DF1B60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K = 2, L = 1</w:t>
            </w:r>
          </w:p>
        </w:tc>
        <w:tc>
          <w:tcPr>
            <w:tcW w:w="2101" w:type="dxa"/>
            <w:vAlign w:val="center"/>
          </w:tcPr>
          <w:p w14:paraId="793439E0" w14:textId="41F779BB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B1877">
              <w:rPr>
                <w:rFonts w:ascii="Times New Roman" w:hAnsi="Times New Roman"/>
                <w:sz w:val="16"/>
                <w:szCs w:val="16"/>
                <w:lang w:eastAsia="zh-CN"/>
              </w:rPr>
              <w:t>MCS 9, MCS 16, MCS 22</w:t>
            </w:r>
          </w:p>
        </w:tc>
        <w:tc>
          <w:tcPr>
            <w:tcW w:w="1327" w:type="dxa"/>
            <w:vAlign w:val="center"/>
          </w:tcPr>
          <w:p w14:paraId="217C4B36" w14:textId="754E9CC4" w:rsidR="00F02DA1" w:rsidRPr="00EB1877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2B4F887F" w14:textId="06CDF8AE" w:rsidTr="004818B5">
        <w:trPr>
          <w:trHeight w:val="228"/>
        </w:trPr>
        <w:tc>
          <w:tcPr>
            <w:tcW w:w="1351" w:type="dxa"/>
            <w:vAlign w:val="center"/>
          </w:tcPr>
          <w:p w14:paraId="363F4025" w14:textId="0A967D34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Nokia [10]</w:t>
            </w:r>
          </w:p>
        </w:tc>
        <w:tc>
          <w:tcPr>
            <w:tcW w:w="833" w:type="dxa"/>
            <w:vAlign w:val="center"/>
          </w:tcPr>
          <w:p w14:paraId="624AB6F5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1, 2</w:t>
            </w:r>
          </w:p>
        </w:tc>
        <w:tc>
          <w:tcPr>
            <w:tcW w:w="965" w:type="dxa"/>
            <w:vAlign w:val="center"/>
          </w:tcPr>
          <w:p w14:paraId="6759CFE2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S=1, L=13</w:t>
            </w:r>
          </w:p>
        </w:tc>
        <w:tc>
          <w:tcPr>
            <w:tcW w:w="1555" w:type="dxa"/>
            <w:vAlign w:val="center"/>
          </w:tcPr>
          <w:p w14:paraId="7B890D1B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  <w:p w14:paraId="53C8B640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Position (2)</w:t>
            </w:r>
          </w:p>
        </w:tc>
        <w:tc>
          <w:tcPr>
            <w:tcW w:w="1830" w:type="dxa"/>
            <w:vAlign w:val="center"/>
          </w:tcPr>
          <w:p w14:paraId="56048F63" w14:textId="010154F2" w:rsidR="00F02DA1" w:rsidRPr="00C5772C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5772C">
              <w:rPr>
                <w:rFonts w:ascii="Times New Roman" w:hAnsi="Times New Roman"/>
                <w:sz w:val="16"/>
                <w:szCs w:val="16"/>
                <w:lang w:eastAsia="zh-CN"/>
              </w:rPr>
              <w:t>K = 2, L = 1 (CP-OFDM)</w:t>
            </w:r>
          </w:p>
          <w:p w14:paraId="07FDB684" w14:textId="77777777" w:rsidR="00F02DA1" w:rsidRPr="00C5772C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5772C">
              <w:rPr>
                <w:rFonts w:ascii="Times New Roman" w:hAnsi="Times New Roman"/>
                <w:sz w:val="16"/>
                <w:szCs w:val="16"/>
                <w:lang w:eastAsia="zh-CN"/>
              </w:rPr>
              <w:t>8x4, 12x4 (SC-FDM)</w:t>
            </w:r>
          </w:p>
        </w:tc>
        <w:tc>
          <w:tcPr>
            <w:tcW w:w="2101" w:type="dxa"/>
            <w:vAlign w:val="center"/>
          </w:tcPr>
          <w:p w14:paraId="0BDD6498" w14:textId="77777777" w:rsidR="00F02DA1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QPSK 2/3,</w:t>
            </w:r>
          </w:p>
          <w:p w14:paraId="1A6240B9" w14:textId="77777777" w:rsidR="00F02DA1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2/3,</w:t>
            </w:r>
          </w:p>
          <w:p w14:paraId="05EE1FB2" w14:textId="77777777" w:rsidR="00F02DA1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64QAM 2/3,</w:t>
            </w:r>
          </w:p>
          <w:p w14:paraId="627E2183" w14:textId="39CF9CD1" w:rsidR="00F02DA1" w:rsidRPr="00EB1877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256QAM 2/3</w:t>
            </w:r>
          </w:p>
        </w:tc>
        <w:tc>
          <w:tcPr>
            <w:tcW w:w="1327" w:type="dxa"/>
            <w:vAlign w:val="center"/>
          </w:tcPr>
          <w:p w14:paraId="26C9D28D" w14:textId="63E0F9A5" w:rsidR="00F02DA1" w:rsidRDefault="00F02DA1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7BCA344B" w14:textId="02DD5432" w:rsidTr="004818B5">
        <w:trPr>
          <w:trHeight w:val="228"/>
        </w:trPr>
        <w:tc>
          <w:tcPr>
            <w:tcW w:w="1351" w:type="dxa"/>
            <w:vAlign w:val="center"/>
          </w:tcPr>
          <w:p w14:paraId="25343FDD" w14:textId="694A5B30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NTT Docomo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[25]</w:t>
            </w:r>
          </w:p>
        </w:tc>
        <w:tc>
          <w:tcPr>
            <w:tcW w:w="833" w:type="dxa"/>
            <w:vAlign w:val="center"/>
          </w:tcPr>
          <w:p w14:paraId="5DCDB21C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65" w:type="dxa"/>
            <w:vAlign w:val="center"/>
          </w:tcPr>
          <w:p w14:paraId="3736B6FC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4916C115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30" w:type="dxa"/>
            <w:vAlign w:val="center"/>
          </w:tcPr>
          <w:p w14:paraId="08FA0CD0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01" w:type="dxa"/>
            <w:vAlign w:val="center"/>
          </w:tcPr>
          <w:p w14:paraId="7E3B2D8B" w14:textId="7490A80E" w:rsidR="00F02DA1" w:rsidRPr="00EB1877" w:rsidRDefault="00E20084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MCS 16</w:t>
            </w:r>
          </w:p>
        </w:tc>
        <w:tc>
          <w:tcPr>
            <w:tcW w:w="1327" w:type="dxa"/>
            <w:vAlign w:val="center"/>
          </w:tcPr>
          <w:p w14:paraId="7FF3A29B" w14:textId="28DAF94E" w:rsidR="00F02DA1" w:rsidRPr="00EB1877" w:rsidRDefault="00B9226B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15DB8C10" w14:textId="5FC1AC77" w:rsidTr="004818B5">
        <w:trPr>
          <w:trHeight w:val="228"/>
        </w:trPr>
        <w:tc>
          <w:tcPr>
            <w:tcW w:w="1351" w:type="dxa"/>
            <w:vAlign w:val="center"/>
          </w:tcPr>
          <w:p w14:paraId="17450BF2" w14:textId="075DAFA6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Samsung [65]</w:t>
            </w:r>
          </w:p>
        </w:tc>
        <w:tc>
          <w:tcPr>
            <w:tcW w:w="833" w:type="dxa"/>
            <w:vAlign w:val="center"/>
          </w:tcPr>
          <w:p w14:paraId="0FE3D0A8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65" w:type="dxa"/>
            <w:vAlign w:val="center"/>
          </w:tcPr>
          <w:p w14:paraId="31C86FAF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5" w:type="dxa"/>
            <w:vAlign w:val="center"/>
          </w:tcPr>
          <w:p w14:paraId="71715E51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30" w:type="dxa"/>
            <w:vAlign w:val="center"/>
          </w:tcPr>
          <w:p w14:paraId="253C5026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01" w:type="dxa"/>
            <w:vAlign w:val="center"/>
          </w:tcPr>
          <w:p w14:paraId="3A5F7C22" w14:textId="352738E2" w:rsidR="00F02DA1" w:rsidRPr="00EB1877" w:rsidRDefault="002541BA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27" w:type="dxa"/>
            <w:vAlign w:val="center"/>
          </w:tcPr>
          <w:p w14:paraId="386076C9" w14:textId="77777777" w:rsidR="00F02DA1" w:rsidRDefault="008B179A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 ppm</w:t>
            </w:r>
            <w:r w:rsidR="00F8590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(initial cell search)</w:t>
            </w:r>
          </w:p>
          <w:p w14:paraId="24024C31" w14:textId="2B23124D" w:rsidR="00F85903" w:rsidRPr="00EB1877" w:rsidRDefault="00F85903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0.1 ppm (PRACH</w:t>
            </w:r>
            <w:r w:rsidR="00BD71FF">
              <w:rPr>
                <w:rFonts w:ascii="Times New Roman" w:hAnsi="Times New Roman"/>
                <w:sz w:val="16"/>
                <w:szCs w:val="16"/>
                <w:lang w:eastAsia="zh-CN"/>
              </w:rPr>
              <w:t>, data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</w:p>
        </w:tc>
      </w:tr>
      <w:tr w:rsidR="00F02DA1" w:rsidRPr="00227EEE" w14:paraId="4504295B" w14:textId="45769C93" w:rsidTr="004818B5">
        <w:trPr>
          <w:trHeight w:val="228"/>
        </w:trPr>
        <w:tc>
          <w:tcPr>
            <w:tcW w:w="1351" w:type="dxa"/>
            <w:vAlign w:val="center"/>
          </w:tcPr>
          <w:p w14:paraId="2298F584" w14:textId="15BA8D6F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Qualcomm</w:t>
            </w:r>
            <w:r w:rsidR="003A0DD0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[26]</w:t>
            </w:r>
          </w:p>
        </w:tc>
        <w:tc>
          <w:tcPr>
            <w:tcW w:w="833" w:type="dxa"/>
            <w:vAlign w:val="center"/>
          </w:tcPr>
          <w:p w14:paraId="30AEC6A8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65" w:type="dxa"/>
            <w:vAlign w:val="center"/>
          </w:tcPr>
          <w:p w14:paraId="3C07DC38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S=2, L=12</w:t>
            </w:r>
          </w:p>
        </w:tc>
        <w:tc>
          <w:tcPr>
            <w:tcW w:w="1555" w:type="dxa"/>
            <w:vAlign w:val="center"/>
          </w:tcPr>
          <w:p w14:paraId="14982B3C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  <w:p w14:paraId="2CBF5CF0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Position (3)</w:t>
            </w:r>
          </w:p>
        </w:tc>
        <w:tc>
          <w:tcPr>
            <w:tcW w:w="1830" w:type="dxa"/>
            <w:vAlign w:val="center"/>
          </w:tcPr>
          <w:p w14:paraId="445D293F" w14:textId="256D1270" w:rsidR="00F02DA1" w:rsidRPr="00C626C5" w:rsidRDefault="00AF4086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K = 4, L = 1</w:t>
            </w:r>
          </w:p>
        </w:tc>
        <w:tc>
          <w:tcPr>
            <w:tcW w:w="2101" w:type="dxa"/>
            <w:vAlign w:val="center"/>
          </w:tcPr>
          <w:p w14:paraId="2A07B298" w14:textId="77777777" w:rsidR="00F02DA1" w:rsidRDefault="000711F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QPSK (MCS 7),</w:t>
            </w:r>
          </w:p>
          <w:p w14:paraId="7BD3C61E" w14:textId="77777777" w:rsidR="000711F1" w:rsidRDefault="000711F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(MCS 16),</w:t>
            </w:r>
          </w:p>
          <w:p w14:paraId="326F2F93" w14:textId="4C7DCCF7" w:rsidR="000711F1" w:rsidRPr="00EB1877" w:rsidRDefault="000711F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 QAM (MCS 22, 28)</w:t>
            </w:r>
          </w:p>
        </w:tc>
        <w:tc>
          <w:tcPr>
            <w:tcW w:w="1327" w:type="dxa"/>
            <w:vAlign w:val="center"/>
          </w:tcPr>
          <w:p w14:paraId="72618F7D" w14:textId="1F5206C8" w:rsidR="00F02DA1" w:rsidRPr="00EB1877" w:rsidRDefault="00B9226B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02DA1" w:rsidRPr="00227EEE" w14:paraId="38060DF5" w14:textId="7D78D3E4" w:rsidTr="004818B5">
        <w:trPr>
          <w:trHeight w:val="228"/>
        </w:trPr>
        <w:tc>
          <w:tcPr>
            <w:tcW w:w="1351" w:type="dxa"/>
            <w:vAlign w:val="center"/>
          </w:tcPr>
          <w:p w14:paraId="4BB36F3C" w14:textId="41C7396D" w:rsidR="00F02DA1" w:rsidRPr="00227EEE" w:rsidRDefault="00F02DA1" w:rsidP="00A52FB8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Vivo [4]</w:t>
            </w:r>
            <w:r w:rsidR="004E3898">
              <w:rPr>
                <w:rFonts w:ascii="Times New Roman" w:hAnsi="Times New Roman"/>
                <w:sz w:val="18"/>
                <w:szCs w:val="18"/>
                <w:lang w:eastAsia="zh-CN"/>
              </w:rPr>
              <w:t>[60]</w:t>
            </w:r>
          </w:p>
        </w:tc>
        <w:tc>
          <w:tcPr>
            <w:tcW w:w="833" w:type="dxa"/>
            <w:vAlign w:val="center"/>
          </w:tcPr>
          <w:p w14:paraId="38CB992F" w14:textId="77777777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C626C5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65" w:type="dxa"/>
            <w:vAlign w:val="center"/>
          </w:tcPr>
          <w:p w14:paraId="75C08526" w14:textId="77777777" w:rsidR="00F02DA1" w:rsidRPr="008F6609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F6609">
              <w:rPr>
                <w:rFonts w:ascii="Times New Roman" w:hAnsi="Times New Roman"/>
                <w:sz w:val="16"/>
                <w:szCs w:val="16"/>
                <w:lang w:eastAsia="zh-CN"/>
              </w:rPr>
              <w:t>S=4, L=8</w:t>
            </w:r>
          </w:p>
        </w:tc>
        <w:tc>
          <w:tcPr>
            <w:tcW w:w="1555" w:type="dxa"/>
            <w:vAlign w:val="center"/>
          </w:tcPr>
          <w:p w14:paraId="75C10447" w14:textId="77777777" w:rsidR="00F02DA1" w:rsidRPr="008F6609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F6609">
              <w:rPr>
                <w:rFonts w:ascii="Times New Roman" w:hAnsi="Times New Roman"/>
                <w:sz w:val="16"/>
                <w:szCs w:val="16"/>
                <w:lang w:eastAsia="zh-CN"/>
              </w:rPr>
              <w:t>1 DMRS Symbol</w:t>
            </w:r>
          </w:p>
          <w:p w14:paraId="08CE1334" w14:textId="77777777" w:rsidR="00F02DA1" w:rsidRPr="008F6609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F6609">
              <w:rPr>
                <w:rFonts w:ascii="Times New Roman" w:hAnsi="Times New Roman"/>
                <w:sz w:val="16"/>
                <w:szCs w:val="16"/>
                <w:lang w:eastAsia="zh-CN"/>
              </w:rPr>
              <w:t>Position (3)</w:t>
            </w:r>
          </w:p>
        </w:tc>
        <w:tc>
          <w:tcPr>
            <w:tcW w:w="1830" w:type="dxa"/>
            <w:vAlign w:val="center"/>
          </w:tcPr>
          <w:p w14:paraId="64C36BA9" w14:textId="4E601AB2" w:rsidR="00F02DA1" w:rsidRPr="00C626C5" w:rsidRDefault="00F02DA1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K = 2, 4, L = 1</w:t>
            </w:r>
          </w:p>
        </w:tc>
        <w:tc>
          <w:tcPr>
            <w:tcW w:w="2101" w:type="dxa"/>
            <w:vAlign w:val="center"/>
          </w:tcPr>
          <w:p w14:paraId="466FE4F3" w14:textId="77777777" w:rsidR="00F02DA1" w:rsidRDefault="00580BB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QPSK 1/2,</w:t>
            </w:r>
          </w:p>
          <w:p w14:paraId="7BA7274E" w14:textId="77777777" w:rsidR="00580BB8" w:rsidRDefault="00580BB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16QAM 3/4,</w:t>
            </w:r>
          </w:p>
          <w:p w14:paraId="13E503A7" w14:textId="6A0C4A8D" w:rsidR="00580BB8" w:rsidRPr="00EB1877" w:rsidRDefault="00580BB8" w:rsidP="006754D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64QAM 3/4</w:t>
            </w:r>
          </w:p>
        </w:tc>
        <w:tc>
          <w:tcPr>
            <w:tcW w:w="1327" w:type="dxa"/>
            <w:vAlign w:val="center"/>
          </w:tcPr>
          <w:p w14:paraId="1F65CD63" w14:textId="6CC31586" w:rsidR="00F02DA1" w:rsidRPr="00EB1877" w:rsidRDefault="003C72A2" w:rsidP="004818B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0, 200, 400, 600 kHz (initial access)</w:t>
            </w:r>
          </w:p>
        </w:tc>
      </w:tr>
      <w:tr w:rsidR="00071AEA" w:rsidRPr="00227EEE" w14:paraId="6AE9464A" w14:textId="77777777" w:rsidTr="005B076E">
        <w:trPr>
          <w:trHeight w:val="228"/>
        </w:trPr>
        <w:tc>
          <w:tcPr>
            <w:tcW w:w="9962" w:type="dxa"/>
            <w:gridSpan w:val="7"/>
            <w:vAlign w:val="center"/>
          </w:tcPr>
          <w:p w14:paraId="6D1F7570" w14:textId="2A29EDF2" w:rsidR="00071AEA" w:rsidRPr="00071AEA" w:rsidRDefault="00071AEA" w:rsidP="00071AEA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752FFA">
              <w:rPr>
                <w:rFonts w:ascii="Times New Roman" w:hAnsi="Times New Roman"/>
                <w:szCs w:val="20"/>
                <w:lang w:eastAsia="zh-CN"/>
              </w:rPr>
              <w:t>Note (1): PTRS per K number of PRBs, and PTRS every L number of OFDM symbols</w:t>
            </w:r>
          </w:p>
        </w:tc>
      </w:tr>
    </w:tbl>
    <w:p w14:paraId="2D236A9E" w14:textId="42BDF754" w:rsidR="00F94C7F" w:rsidRDefault="00F94C7F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CC639BF" w14:textId="11DF7F7B" w:rsidR="00F94C7F" w:rsidRDefault="00F94C7F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62A4768" w14:textId="2C15AC45" w:rsidR="00037274" w:rsidRDefault="00037274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Based on submitted simulation parameters for link level simulation, </w:t>
      </w:r>
      <w:r w:rsidR="001C5CB5">
        <w:rPr>
          <w:rFonts w:ascii="Times New Roman" w:hAnsi="Times New Roman"/>
          <w:sz w:val="22"/>
          <w:szCs w:val="22"/>
          <w:lang w:eastAsia="zh-CN"/>
        </w:rPr>
        <w:t>moderator</w:t>
      </w:r>
      <w:r>
        <w:rPr>
          <w:rFonts w:ascii="Times New Roman" w:hAnsi="Times New Roman"/>
          <w:sz w:val="22"/>
          <w:szCs w:val="22"/>
          <w:lang w:eastAsia="zh-CN"/>
        </w:rPr>
        <w:t xml:space="preserve"> suggests using</w:t>
      </w:r>
      <w:r w:rsidRPr="0003727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037274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037274">
        <w:rPr>
          <w:rFonts w:ascii="Times New Roman" w:hAnsi="Times New Roman"/>
          <w:sz w:val="22"/>
          <w:szCs w:val="22"/>
          <w:lang w:eastAsia="zh-CN"/>
        </w:rPr>
        <w:instrText xml:space="preserve"> REF _Ref41178549 \h </w:instrText>
      </w:r>
      <w:r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037274">
        <w:rPr>
          <w:rFonts w:ascii="Times New Roman" w:hAnsi="Times New Roman"/>
          <w:sz w:val="22"/>
          <w:szCs w:val="22"/>
          <w:lang w:eastAsia="zh-CN"/>
        </w:rPr>
      </w:r>
      <w:r w:rsidRPr="00037274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037274">
        <w:rPr>
          <w:sz w:val="22"/>
          <w:szCs w:val="22"/>
        </w:rPr>
        <w:t xml:space="preserve">Table </w:t>
      </w:r>
      <w:r w:rsidRPr="00037274">
        <w:rPr>
          <w:noProof/>
          <w:sz w:val="22"/>
          <w:szCs w:val="22"/>
        </w:rPr>
        <w:t>4</w:t>
      </w:r>
      <w:r w:rsidRPr="00037274">
        <w:rPr>
          <w:rFonts w:ascii="Times New Roman" w:hAnsi="Times New Roman"/>
          <w:sz w:val="22"/>
          <w:szCs w:val="22"/>
          <w:lang w:eastAsia="zh-CN"/>
        </w:rPr>
        <w:fldChar w:fldCharType="end"/>
      </w:r>
      <w:r>
        <w:rPr>
          <w:rFonts w:ascii="Times New Roman" w:hAnsi="Times New Roman"/>
          <w:sz w:val="22"/>
          <w:szCs w:val="22"/>
          <w:lang w:eastAsia="zh-CN"/>
        </w:rPr>
        <w:t xml:space="preserve"> as basis for further discussion.</w:t>
      </w:r>
    </w:p>
    <w:p w14:paraId="567E8D6F" w14:textId="77777777" w:rsidR="00402C70" w:rsidRPr="00037274" w:rsidRDefault="00402C70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3131215" w14:textId="4AB16ACC" w:rsidR="00784338" w:rsidRDefault="00784338" w:rsidP="00140C07">
      <w:pPr>
        <w:pStyle w:val="Caption"/>
        <w:keepNext/>
        <w:jc w:val="center"/>
      </w:pPr>
      <w:bookmarkStart w:id="4" w:name="_Ref41178549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4"/>
      <w:r>
        <w:t xml:space="preserve">. </w:t>
      </w:r>
      <w:r w:rsidR="008A798A">
        <w:t>Suggested</w:t>
      </w:r>
      <w:r>
        <w:t xml:space="preserve"> harmonized link level simulation parameters</w:t>
      </w:r>
      <w:r w:rsidR="00B06006">
        <w:t xml:space="preserve"> as baseline for </w:t>
      </w:r>
      <w:r w:rsidR="009E0278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950"/>
        <w:gridCol w:w="2137"/>
      </w:tblGrid>
      <w:tr w:rsidR="00907A9B" w:rsidRPr="00BD7C39" w14:paraId="4950AAB0" w14:textId="77777777" w:rsidTr="00BD7C39">
        <w:tc>
          <w:tcPr>
            <w:tcW w:w="2875" w:type="dxa"/>
            <w:shd w:val="clear" w:color="auto" w:fill="D9D9D9" w:themeFill="background1" w:themeFillShade="D9"/>
          </w:tcPr>
          <w:p w14:paraId="52DC89BC" w14:textId="53C4A07D" w:rsidR="00907A9B" w:rsidRPr="00BD7C39" w:rsidRDefault="00907A9B" w:rsidP="0015135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719CC00B" w14:textId="36B6F4A5" w:rsidR="00907A9B" w:rsidRPr="00BD7C39" w:rsidRDefault="006D54B3" w:rsidP="0015135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2137" w:type="dxa"/>
            <w:shd w:val="clear" w:color="auto" w:fill="D9D9D9" w:themeFill="background1" w:themeFillShade="D9"/>
          </w:tcPr>
          <w:p w14:paraId="25806287" w14:textId="43DF4663" w:rsidR="00907A9B" w:rsidRPr="00BD7C39" w:rsidRDefault="006D54B3" w:rsidP="0015135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Notes</w:t>
            </w:r>
          </w:p>
        </w:tc>
      </w:tr>
      <w:tr w:rsidR="00907A9B" w14:paraId="7BA0E68A" w14:textId="77777777" w:rsidTr="0036648B">
        <w:tc>
          <w:tcPr>
            <w:tcW w:w="2875" w:type="dxa"/>
            <w:vAlign w:val="center"/>
          </w:tcPr>
          <w:p w14:paraId="36B0ED04" w14:textId="696E95AA" w:rsidR="00907A9B" w:rsidRPr="000B5215" w:rsidRDefault="00577848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sz w:val="18"/>
                <w:szCs w:val="18"/>
                <w:lang w:eastAsia="zh-CN"/>
              </w:rPr>
              <w:t>Carrier Frequency [GHz]</w:t>
            </w:r>
          </w:p>
        </w:tc>
        <w:tc>
          <w:tcPr>
            <w:tcW w:w="4950" w:type="dxa"/>
            <w:vAlign w:val="center"/>
          </w:tcPr>
          <w:p w14:paraId="2196BDA0" w14:textId="6F5DE6CE" w:rsidR="00E65481" w:rsidRDefault="00A14DCD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  <w:r w:rsidR="00E6548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GHz</w:t>
            </w:r>
          </w:p>
          <w:p w14:paraId="006C530B" w14:textId="77777777" w:rsidR="006F46BC" w:rsidRDefault="006F46B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C818C71" w14:textId="250C4E16" w:rsidR="00907A9B" w:rsidRPr="00BD7C39" w:rsidRDefault="00E65481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  <w:r w:rsidR="00A14DCD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70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GHz</w:t>
            </w:r>
          </w:p>
        </w:tc>
        <w:tc>
          <w:tcPr>
            <w:tcW w:w="2137" w:type="dxa"/>
            <w:vAlign w:val="center"/>
          </w:tcPr>
          <w:p w14:paraId="50F5AAA9" w14:textId="77777777" w:rsidR="00907A9B" w:rsidRPr="00BD7C39" w:rsidRDefault="00907A9B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5023FFA9" w14:textId="77777777" w:rsidTr="0036648B">
        <w:tc>
          <w:tcPr>
            <w:tcW w:w="2875" w:type="dxa"/>
            <w:vAlign w:val="center"/>
          </w:tcPr>
          <w:p w14:paraId="66B93178" w14:textId="5E4BE560" w:rsidR="001A09CC" w:rsidRPr="000B5215" w:rsidRDefault="003A3BF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Subcarrier Spacing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[kHz]</w:t>
            </w:r>
          </w:p>
        </w:tc>
        <w:tc>
          <w:tcPr>
            <w:tcW w:w="4950" w:type="dxa"/>
            <w:vAlign w:val="center"/>
          </w:tcPr>
          <w:p w14:paraId="63B1EEE7" w14:textId="56BA772E" w:rsidR="001A09CC" w:rsidRDefault="000A6C4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240 kHz, 480 kHz, 960 kHz</w:t>
            </w:r>
          </w:p>
          <w:p w14:paraId="4A7B03AB" w14:textId="77777777" w:rsidR="006F46BC" w:rsidRDefault="006F46B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9ABB3D0" w14:textId="5006E12A" w:rsidR="00512196" w:rsidRPr="00BD7C39" w:rsidRDefault="0051219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 60 kHz, 120 kHz, 1920 kHz, 38</w:t>
            </w:r>
            <w:r w:rsidR="005E6F1D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8502A0">
              <w:rPr>
                <w:rFonts w:ascii="Times New Roman" w:hAnsi="Times New Roman"/>
                <w:sz w:val="16"/>
                <w:szCs w:val="16"/>
                <w:lang w:eastAsia="zh-CN"/>
              </w:rPr>
              <w:t>0 kHz</w:t>
            </w:r>
          </w:p>
        </w:tc>
        <w:tc>
          <w:tcPr>
            <w:tcW w:w="2137" w:type="dxa"/>
            <w:vAlign w:val="center"/>
          </w:tcPr>
          <w:p w14:paraId="7B1E2FFD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3A3BF0" w14:paraId="47BA8F89" w14:textId="77777777" w:rsidTr="0036648B">
        <w:tc>
          <w:tcPr>
            <w:tcW w:w="2875" w:type="dxa"/>
            <w:vAlign w:val="center"/>
          </w:tcPr>
          <w:p w14:paraId="3C4BA17E" w14:textId="6F26A42D" w:rsidR="003A3BF0" w:rsidRPr="000B5215" w:rsidRDefault="003A3BF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andwidth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[MHz]</w:t>
            </w:r>
          </w:p>
        </w:tc>
        <w:tc>
          <w:tcPr>
            <w:tcW w:w="4950" w:type="dxa"/>
            <w:vAlign w:val="center"/>
          </w:tcPr>
          <w:p w14:paraId="29DD5666" w14:textId="6C4881E6" w:rsidR="003A3BF0" w:rsidRDefault="00B0557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2000 MHz</w:t>
            </w:r>
          </w:p>
          <w:p w14:paraId="34AC3909" w14:textId="77777777" w:rsidR="006F46BC" w:rsidRDefault="006F46B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C7F3B16" w14:textId="4A5E1CF2" w:rsidR="00B05576" w:rsidRPr="00BD7C39" w:rsidRDefault="00B0557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 400 MHz, 500 MHz</w:t>
            </w:r>
          </w:p>
        </w:tc>
        <w:tc>
          <w:tcPr>
            <w:tcW w:w="2137" w:type="dxa"/>
            <w:vAlign w:val="center"/>
          </w:tcPr>
          <w:p w14:paraId="780A8C70" w14:textId="77777777" w:rsidR="003A3BF0" w:rsidRPr="00BD7C39" w:rsidRDefault="003A3BF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5755891F" w14:textId="77777777" w:rsidTr="0036648B">
        <w:tc>
          <w:tcPr>
            <w:tcW w:w="2875" w:type="dxa"/>
            <w:vAlign w:val="center"/>
          </w:tcPr>
          <w:p w14:paraId="1013CEE3" w14:textId="7D26001E" w:rsidR="001A09CC" w:rsidRPr="000B5215" w:rsidRDefault="003A3BF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Number of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RB</w:t>
            </w:r>
          </w:p>
        </w:tc>
        <w:tc>
          <w:tcPr>
            <w:tcW w:w="4950" w:type="dxa"/>
            <w:vAlign w:val="center"/>
          </w:tcPr>
          <w:p w14:paraId="01D5BD84" w14:textId="77777777" w:rsidR="001A09CC" w:rsidRDefault="00296D6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2000 MHz:</w:t>
            </w:r>
          </w:p>
          <w:p w14:paraId="0A9FE974" w14:textId="4935B8C5" w:rsidR="00296D6F" w:rsidRDefault="00C47C7A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320 (480 kHz)</w:t>
            </w:r>
            <w:r w:rsidR="009214D0" w:rsidRPr="009214D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160 (960 kHz)</w:t>
            </w:r>
            <w:r w:rsidR="009214D0" w:rsidRPr="009214D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80 (</w:t>
            </w:r>
            <w:r w:rsidR="004F5E52">
              <w:rPr>
                <w:rFonts w:ascii="Times New Roman" w:hAnsi="Times New Roman"/>
                <w:sz w:val="16"/>
                <w:szCs w:val="16"/>
                <w:lang w:eastAsia="zh-CN"/>
              </w:rPr>
              <w:t>1920 kHz), 40 (3840 kHz)</w:t>
            </w:r>
          </w:p>
          <w:p w14:paraId="1EE6AEAE" w14:textId="77777777" w:rsidR="009214D0" w:rsidRDefault="009214D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479189D" w14:textId="3F78D9F2" w:rsidR="00296D6F" w:rsidRDefault="00296D6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400 MHz:</w:t>
            </w:r>
          </w:p>
          <w:p w14:paraId="1A4E01AB" w14:textId="4DCB6684" w:rsidR="00313EA3" w:rsidRDefault="00313EA3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256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(120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, 128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(240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, 64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(480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, 32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(960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, 16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(1920 kHz), 8 (3840 kHz)</w:t>
            </w:r>
          </w:p>
          <w:p w14:paraId="5FD2D6A6" w14:textId="0ECB3CB5" w:rsidR="00296D6F" w:rsidRDefault="00296D6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DC744F0" w14:textId="77777777" w:rsidR="00296D6F" w:rsidRDefault="00296D6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500 MHz:</w:t>
            </w:r>
          </w:p>
          <w:p w14:paraId="62F4A1CB" w14:textId="45C20B95" w:rsidR="00637DF6" w:rsidRPr="00BD7C39" w:rsidRDefault="00E106CF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330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(120 kHz)</w:t>
            </w:r>
            <w:r w:rsidR="00637DF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165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(240 kHz)</w:t>
            </w:r>
            <w:r w:rsidR="00637DF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82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(480 kHz)</w:t>
            </w:r>
            <w:r w:rsidR="00637DF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41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(960 kHz)</w:t>
            </w:r>
            <w:r w:rsidR="00637DF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(1920 kHz),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  <w:r w:rsidR="00637D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(3840 kHz)</w:t>
            </w:r>
          </w:p>
        </w:tc>
        <w:tc>
          <w:tcPr>
            <w:tcW w:w="2137" w:type="dxa"/>
            <w:vAlign w:val="center"/>
          </w:tcPr>
          <w:p w14:paraId="5DEFE5F3" w14:textId="3F7FF562" w:rsidR="001A09CC" w:rsidRPr="00BD7C39" w:rsidRDefault="00A9705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Do not exceed 4k FFT size</w:t>
            </w:r>
          </w:p>
        </w:tc>
      </w:tr>
      <w:tr w:rsidR="001A09CC" w14:paraId="3BB89DCA" w14:textId="77777777" w:rsidTr="0036648B">
        <w:tc>
          <w:tcPr>
            <w:tcW w:w="2875" w:type="dxa"/>
            <w:vAlign w:val="center"/>
          </w:tcPr>
          <w:p w14:paraId="077A4F0B" w14:textId="511A54CE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CP Type</w:t>
            </w:r>
          </w:p>
        </w:tc>
        <w:tc>
          <w:tcPr>
            <w:tcW w:w="4950" w:type="dxa"/>
            <w:vAlign w:val="center"/>
          </w:tcPr>
          <w:p w14:paraId="7A37183B" w14:textId="5DB9CC49" w:rsidR="001A09CC" w:rsidRPr="00BD7C39" w:rsidRDefault="004828B3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Normal CP, Extended CP</w:t>
            </w:r>
          </w:p>
        </w:tc>
        <w:tc>
          <w:tcPr>
            <w:tcW w:w="2137" w:type="dxa"/>
            <w:vAlign w:val="center"/>
          </w:tcPr>
          <w:p w14:paraId="2EA99B53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47C0BF3A" w14:textId="77777777" w:rsidTr="0036648B">
        <w:tc>
          <w:tcPr>
            <w:tcW w:w="2875" w:type="dxa"/>
            <w:vAlign w:val="center"/>
          </w:tcPr>
          <w:p w14:paraId="4BD0DA2A" w14:textId="441F06F4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4950" w:type="dxa"/>
            <w:vAlign w:val="center"/>
          </w:tcPr>
          <w:p w14:paraId="73E4C797" w14:textId="77777777" w:rsidR="001A09CC" w:rsidRDefault="00CA3BDA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TDL-A (5ns, 10ns DS)</w:t>
            </w:r>
          </w:p>
          <w:p w14:paraId="1B6CBB7F" w14:textId="6545A1D9" w:rsidR="00CA3BDA" w:rsidRDefault="00CA3BDA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B5EF48C" w14:textId="758B0C6D" w:rsidR="00CA3BDA" w:rsidRDefault="00CA3BDA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112F5707" w14:textId="7C47176C" w:rsidR="00CA3BDA" w:rsidRDefault="00CA3BDA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TDL-</w:t>
            </w:r>
            <w:r w:rsidR="00D8746C">
              <w:rPr>
                <w:rFonts w:ascii="Times New Roman" w:hAnsi="Times New Roman"/>
                <w:sz w:val="16"/>
                <w:szCs w:val="16"/>
                <w:lang w:eastAsia="zh-CN"/>
              </w:rPr>
              <w:t>D (1ns, 10ns DS)</w:t>
            </w:r>
          </w:p>
          <w:p w14:paraId="4E5A7874" w14:textId="287C0AD3" w:rsidR="00AE6963" w:rsidRDefault="00AE6963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9B8055D" w14:textId="3C8E95E0" w:rsidR="009156D6" w:rsidRDefault="009156D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7A133D5F" w14:textId="2566C965" w:rsidR="00631CF3" w:rsidRDefault="00631CF3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CDL-A (10ns, 30ns DS)</w:t>
            </w:r>
          </w:p>
          <w:p w14:paraId="7B9D2230" w14:textId="751D3354" w:rsidR="00AA36D7" w:rsidRDefault="00AA36D7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CDL-B</w:t>
            </w:r>
            <w:r w:rsidR="00950D2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(10ns, 2</w:t>
            </w:r>
            <w:r w:rsidR="00297BB8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 w:rsidR="00950D2B">
              <w:rPr>
                <w:rFonts w:ascii="Times New Roman" w:hAnsi="Times New Roman"/>
                <w:sz w:val="16"/>
                <w:szCs w:val="16"/>
                <w:lang w:eastAsia="zh-CN"/>
              </w:rPr>
              <w:t>ns, 5</w:t>
            </w:r>
            <w:r w:rsidR="00AE6963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 w:rsidR="00950D2B">
              <w:rPr>
                <w:rFonts w:ascii="Times New Roman" w:hAnsi="Times New Roman"/>
                <w:sz w:val="16"/>
                <w:szCs w:val="16"/>
                <w:lang w:eastAsia="zh-CN"/>
              </w:rPr>
              <w:t>ns DS)</w:t>
            </w:r>
          </w:p>
          <w:p w14:paraId="264E62F0" w14:textId="0C9BD76F" w:rsidR="00AA36D7" w:rsidRPr="00BD7C39" w:rsidRDefault="00AA36D7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CDL-D</w:t>
            </w:r>
            <w:r w:rsidR="00950D2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</w:t>
            </w:r>
            <w:r w:rsidR="0061773D">
              <w:rPr>
                <w:rFonts w:ascii="Times New Roman" w:hAnsi="Times New Roman"/>
                <w:sz w:val="16"/>
                <w:szCs w:val="16"/>
                <w:lang w:eastAsia="zh-CN"/>
              </w:rPr>
              <w:t>20</w:t>
            </w:r>
            <w:r w:rsidR="008A0548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ns, </w:t>
            </w:r>
            <w:r w:rsidR="0061773D">
              <w:rPr>
                <w:rFonts w:ascii="Times New Roman" w:hAnsi="Times New Roman"/>
                <w:sz w:val="16"/>
                <w:szCs w:val="16"/>
                <w:lang w:eastAsia="zh-CN"/>
              </w:rPr>
              <w:t>30</w:t>
            </w:r>
            <w:r w:rsidR="008A0548">
              <w:rPr>
                <w:rFonts w:ascii="Times New Roman" w:hAnsi="Times New Roman"/>
                <w:sz w:val="16"/>
                <w:szCs w:val="16"/>
                <w:lang w:eastAsia="zh-CN"/>
              </w:rPr>
              <w:t>ns, 40ns, 50ns DS)</w:t>
            </w:r>
          </w:p>
        </w:tc>
        <w:tc>
          <w:tcPr>
            <w:tcW w:w="2137" w:type="dxa"/>
            <w:vAlign w:val="center"/>
          </w:tcPr>
          <w:p w14:paraId="28365752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7BFC4225" w14:textId="77777777" w:rsidTr="0036648B">
        <w:tc>
          <w:tcPr>
            <w:tcW w:w="2875" w:type="dxa"/>
            <w:vAlign w:val="center"/>
          </w:tcPr>
          <w:p w14:paraId="66991E30" w14:textId="755AA9B6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Antenna Configuration (Mg,Ng,M,N,P)</w:t>
            </w:r>
          </w:p>
        </w:tc>
        <w:tc>
          <w:tcPr>
            <w:tcW w:w="4950" w:type="dxa"/>
            <w:vAlign w:val="center"/>
          </w:tcPr>
          <w:p w14:paraId="6966E1F0" w14:textId="77777777" w:rsidR="001A09CC" w:rsidRDefault="00A64D7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TDL model:</w:t>
            </w:r>
          </w:p>
          <w:p w14:paraId="7EE4504B" w14:textId="77777777" w:rsidR="005000D9" w:rsidRDefault="00294F2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2x2</w:t>
            </w:r>
          </w:p>
          <w:p w14:paraId="5131C304" w14:textId="547CD9FF" w:rsidR="00A64D7C" w:rsidRDefault="005000D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  <w:r w:rsidR="00294F2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1x2</w:t>
            </w:r>
          </w:p>
          <w:p w14:paraId="665E24B4" w14:textId="77777777" w:rsidR="00A64D7C" w:rsidRDefault="00A64D7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E580A6A" w14:textId="77777777" w:rsidR="00A64D7C" w:rsidRDefault="00A64D7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CDL model:</w:t>
            </w:r>
          </w:p>
          <w:p w14:paraId="127A41BC" w14:textId="15E7CD9C" w:rsidR="00712806" w:rsidRDefault="000D28FD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D28FD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(1,1,8,16,2) </w:t>
            </w:r>
            <w:r w:rsidR="00A64D7C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BS</w:t>
            </w:r>
            <w:r w:rsidR="0071280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71280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(1,1,</w:t>
            </w:r>
            <w:r w:rsidR="00676E70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712806"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>,4,2) UE</w:t>
            </w:r>
            <w:r w:rsidR="0072551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with (0.5 dv, 0.5 dH)</w:t>
            </w:r>
          </w:p>
          <w:p w14:paraId="5D65ADC7" w14:textId="20C8A49B" w:rsidR="00712806" w:rsidRDefault="0071280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C5F84B5" w14:textId="05728127" w:rsidR="00712806" w:rsidRDefault="0071280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</w:t>
            </w:r>
            <w:r w:rsidR="002D7F6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BS configuration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:</w:t>
            </w:r>
          </w:p>
          <w:p w14:paraId="6E5A2E44" w14:textId="4D04DF7B" w:rsidR="002D7F6E" w:rsidRDefault="0071280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712806">
              <w:rPr>
                <w:rFonts w:ascii="Times New Roman" w:hAnsi="Times New Roman"/>
                <w:sz w:val="16"/>
                <w:szCs w:val="16"/>
                <w:lang w:eastAsia="zh-CN"/>
              </w:rPr>
              <w:t>(1,1,4,8,2)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(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8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,2)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(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,1,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431292">
              <w:rPr>
                <w:rFonts w:ascii="Times New Roman" w:hAnsi="Times New Roman"/>
                <w:sz w:val="16"/>
                <w:szCs w:val="16"/>
                <w:lang w:eastAsia="zh-CN"/>
              </w:rPr>
              <w:t>8</w:t>
            </w:r>
            <w:r w:rsidR="00431292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,2)</w:t>
            </w:r>
          </w:p>
          <w:p w14:paraId="46FE1A29" w14:textId="14D169D8" w:rsidR="002D7F6E" w:rsidRDefault="002D7F6E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0D6518B" w14:textId="7101C3D1" w:rsidR="002D7F6E" w:rsidRDefault="002D7F6E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 UE configuration</w:t>
            </w:r>
          </w:p>
          <w:p w14:paraId="1B280788" w14:textId="12A82D89" w:rsidR="00A64D7C" w:rsidRPr="00BD7C39" w:rsidRDefault="007811C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(1,1,</w:t>
            </w:r>
            <w:r w:rsidR="00825C1F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,4,2)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(1,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,4,2)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(1,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 w:rsidR="003A5E5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3A5E54" w:rsidRPr="007811C2">
              <w:rPr>
                <w:rFonts w:ascii="Times New Roman" w:hAnsi="Times New Roman"/>
                <w:sz w:val="16"/>
                <w:szCs w:val="16"/>
                <w:lang w:eastAsia="zh-CN"/>
              </w:rPr>
              <w:t>,2)</w:t>
            </w:r>
          </w:p>
        </w:tc>
        <w:tc>
          <w:tcPr>
            <w:tcW w:w="2137" w:type="dxa"/>
            <w:vAlign w:val="center"/>
          </w:tcPr>
          <w:p w14:paraId="69B5BC0E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6DFF9FF2" w14:textId="77777777" w:rsidTr="0036648B">
        <w:tc>
          <w:tcPr>
            <w:tcW w:w="2875" w:type="dxa"/>
            <w:vAlign w:val="center"/>
          </w:tcPr>
          <w:p w14:paraId="17827636" w14:textId="322D9A9D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PA Model</w:t>
            </w:r>
          </w:p>
        </w:tc>
        <w:tc>
          <w:tcPr>
            <w:tcW w:w="4950" w:type="dxa"/>
            <w:vAlign w:val="center"/>
          </w:tcPr>
          <w:p w14:paraId="3181F47E" w14:textId="77777777" w:rsidR="001A09CC" w:rsidRDefault="005933E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02FDB755" w14:textId="4A24F914" w:rsidR="005933E9" w:rsidRPr="00BD7C39" w:rsidRDefault="005933E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Companies to provide </w:t>
            </w:r>
            <w:r w:rsidR="00B97C86">
              <w:rPr>
                <w:rFonts w:ascii="Times New Roman" w:hAnsi="Times New Roman"/>
                <w:sz w:val="16"/>
                <w:szCs w:val="16"/>
                <w:lang w:eastAsia="zh-CN"/>
              </w:rPr>
              <w:t>modeling</w:t>
            </w:r>
          </w:p>
        </w:tc>
        <w:tc>
          <w:tcPr>
            <w:tcW w:w="2137" w:type="dxa"/>
            <w:vAlign w:val="center"/>
          </w:tcPr>
          <w:p w14:paraId="5A6EF6D1" w14:textId="35934A08" w:rsidR="001A09CC" w:rsidRPr="00BD7C39" w:rsidRDefault="00697137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 lieu of pre-loaded Tx EVM</w:t>
            </w:r>
          </w:p>
        </w:tc>
      </w:tr>
      <w:tr w:rsidR="001A09CC" w14:paraId="45A55827" w14:textId="77777777" w:rsidTr="0036648B">
        <w:tc>
          <w:tcPr>
            <w:tcW w:w="2875" w:type="dxa"/>
            <w:vAlign w:val="center"/>
          </w:tcPr>
          <w:p w14:paraId="02A7E69A" w14:textId="6616569D" w:rsidR="001A09CC" w:rsidRPr="000B5215" w:rsidRDefault="009C7C0B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Tx PN Model</w:t>
            </w:r>
          </w:p>
        </w:tc>
        <w:tc>
          <w:tcPr>
            <w:tcW w:w="4950" w:type="dxa"/>
            <w:vAlign w:val="center"/>
          </w:tcPr>
          <w:p w14:paraId="18E27CAF" w14:textId="77777777" w:rsidR="001A09CC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3GPP TR38.803 example 2 BS</w:t>
            </w:r>
          </w:p>
          <w:p w14:paraId="03755140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5B87DD1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2203E0FC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3GPP TR38.803 example 1</w:t>
            </w:r>
          </w:p>
          <w:p w14:paraId="7E4653C5" w14:textId="1424EBB9" w:rsidR="00C71795" w:rsidRPr="00BD7C39" w:rsidRDefault="00C7179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Companies to provide modeling</w:t>
            </w:r>
          </w:p>
        </w:tc>
        <w:tc>
          <w:tcPr>
            <w:tcW w:w="2137" w:type="dxa"/>
            <w:vAlign w:val="center"/>
          </w:tcPr>
          <w:p w14:paraId="6B08A4C0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2421218C" w14:textId="77777777" w:rsidTr="0036648B">
        <w:tc>
          <w:tcPr>
            <w:tcW w:w="2875" w:type="dxa"/>
            <w:vAlign w:val="center"/>
          </w:tcPr>
          <w:p w14:paraId="0041C9FE" w14:textId="4513D51D" w:rsidR="001A09CC" w:rsidRPr="000B5215" w:rsidRDefault="009C7C0B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Rx </w:t>
            </w:r>
            <w:r w:rsidR="001A09CC"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PN Model</w:t>
            </w:r>
          </w:p>
        </w:tc>
        <w:tc>
          <w:tcPr>
            <w:tcW w:w="4950" w:type="dxa"/>
            <w:vAlign w:val="center"/>
          </w:tcPr>
          <w:p w14:paraId="1BBAE884" w14:textId="77777777" w:rsidR="001A09CC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3GPP TR38.803 example 2 UE</w:t>
            </w:r>
          </w:p>
          <w:p w14:paraId="27393656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C5AB70D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46329415" w14:textId="77777777" w:rsidR="00FA1DD5" w:rsidRDefault="00FA1DD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3GPP TR38.803 example 1</w:t>
            </w:r>
          </w:p>
          <w:p w14:paraId="76EED14A" w14:textId="1D67C87E" w:rsidR="00C71795" w:rsidRPr="00BD7C39" w:rsidRDefault="00C7179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Companies to provide modeling</w:t>
            </w:r>
          </w:p>
        </w:tc>
        <w:tc>
          <w:tcPr>
            <w:tcW w:w="2137" w:type="dxa"/>
            <w:vAlign w:val="center"/>
          </w:tcPr>
          <w:p w14:paraId="42DFF0AE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5FDFBB73" w14:textId="77777777" w:rsidTr="0036648B">
        <w:tc>
          <w:tcPr>
            <w:tcW w:w="2875" w:type="dxa"/>
            <w:vAlign w:val="center"/>
          </w:tcPr>
          <w:p w14:paraId="2610C5A3" w14:textId="16CA7D33" w:rsidR="001A09CC" w:rsidRPr="000B5215" w:rsidRDefault="003A3BF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Pre-loaded </w:t>
            </w:r>
            <w:r w:rsidR="00FB774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Tx </w:t>
            </w:r>
            <w:r w:rsidR="001A09CC"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EVM</w:t>
            </w:r>
          </w:p>
        </w:tc>
        <w:tc>
          <w:tcPr>
            <w:tcW w:w="4950" w:type="dxa"/>
            <w:vAlign w:val="center"/>
          </w:tcPr>
          <w:p w14:paraId="1577811C" w14:textId="77777777" w:rsidR="001A09CC" w:rsidRDefault="004B3D8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6C7AC685" w14:textId="53503457" w:rsidR="004B3D8C" w:rsidRPr="00BD7C39" w:rsidRDefault="004B3D8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3% at Tx</w:t>
            </w:r>
          </w:p>
        </w:tc>
        <w:tc>
          <w:tcPr>
            <w:tcW w:w="2137" w:type="dxa"/>
            <w:vAlign w:val="center"/>
          </w:tcPr>
          <w:p w14:paraId="3D1EC105" w14:textId="3253643D" w:rsidR="001A09CC" w:rsidRPr="00BD7C39" w:rsidRDefault="004B3D8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 lieu of PA model</w:t>
            </w:r>
          </w:p>
        </w:tc>
      </w:tr>
      <w:tr w:rsidR="003306D2" w14:paraId="5780EBFA" w14:textId="77777777" w:rsidTr="0036648B">
        <w:tc>
          <w:tcPr>
            <w:tcW w:w="2875" w:type="dxa"/>
            <w:vAlign w:val="center"/>
          </w:tcPr>
          <w:p w14:paraId="41603C3A" w14:textId="1F7ECD9F" w:rsidR="003306D2" w:rsidRDefault="003306D2" w:rsidP="003306D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Additive Rx EVM</w:t>
            </w:r>
          </w:p>
        </w:tc>
        <w:tc>
          <w:tcPr>
            <w:tcW w:w="4950" w:type="dxa"/>
            <w:vAlign w:val="center"/>
          </w:tcPr>
          <w:p w14:paraId="5D118C86" w14:textId="77777777" w:rsidR="003306D2" w:rsidRDefault="003306D2" w:rsidP="003306D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23F3418F" w14:textId="28F26A3E" w:rsidR="003306D2" w:rsidRDefault="003306D2" w:rsidP="003306D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5% at Rx</w:t>
            </w:r>
          </w:p>
        </w:tc>
        <w:tc>
          <w:tcPr>
            <w:tcW w:w="2137" w:type="dxa"/>
            <w:vAlign w:val="center"/>
          </w:tcPr>
          <w:p w14:paraId="4626BF2D" w14:textId="098B9CD3" w:rsidR="003306D2" w:rsidRDefault="003306D2" w:rsidP="003306D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79ABDD77" w14:textId="77777777" w:rsidTr="0036648B">
        <w:tc>
          <w:tcPr>
            <w:tcW w:w="2875" w:type="dxa"/>
            <w:vAlign w:val="center"/>
          </w:tcPr>
          <w:p w14:paraId="2527146E" w14:textId="74AF8F5B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I-Q Imbalance</w:t>
            </w:r>
          </w:p>
        </w:tc>
        <w:tc>
          <w:tcPr>
            <w:tcW w:w="4950" w:type="dxa"/>
            <w:vAlign w:val="center"/>
          </w:tcPr>
          <w:p w14:paraId="0384F0E6" w14:textId="77777777" w:rsidR="001A09CC" w:rsidRDefault="00A43814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674777C8" w14:textId="421A9ECA" w:rsidR="00A43814" w:rsidRPr="00BD7C39" w:rsidRDefault="004C15F3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-26dBc, -31dBc</w:t>
            </w:r>
          </w:p>
        </w:tc>
        <w:tc>
          <w:tcPr>
            <w:tcW w:w="2137" w:type="dxa"/>
            <w:vAlign w:val="center"/>
          </w:tcPr>
          <w:p w14:paraId="3BCB19DC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32F50BC0" w14:textId="77777777" w:rsidTr="0036648B">
        <w:tc>
          <w:tcPr>
            <w:tcW w:w="2875" w:type="dxa"/>
            <w:vAlign w:val="center"/>
          </w:tcPr>
          <w:p w14:paraId="4808AAEC" w14:textId="0E1B7FC9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Channel Estimation</w:t>
            </w:r>
          </w:p>
        </w:tc>
        <w:tc>
          <w:tcPr>
            <w:tcW w:w="4950" w:type="dxa"/>
            <w:vAlign w:val="center"/>
          </w:tcPr>
          <w:p w14:paraId="0F92038B" w14:textId="4365F0E0" w:rsidR="001A09CC" w:rsidRPr="00BD7C39" w:rsidRDefault="00462BA1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Realistic channel estimation</w:t>
            </w:r>
          </w:p>
        </w:tc>
        <w:tc>
          <w:tcPr>
            <w:tcW w:w="2137" w:type="dxa"/>
            <w:vAlign w:val="center"/>
          </w:tcPr>
          <w:p w14:paraId="6F9E9CDF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11A10C4B" w14:textId="77777777" w:rsidTr="0036648B">
        <w:tc>
          <w:tcPr>
            <w:tcW w:w="2875" w:type="dxa"/>
            <w:vAlign w:val="center"/>
          </w:tcPr>
          <w:p w14:paraId="7DD09E96" w14:textId="500200E2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Mobility</w:t>
            </w:r>
          </w:p>
        </w:tc>
        <w:tc>
          <w:tcPr>
            <w:tcW w:w="4950" w:type="dxa"/>
            <w:vAlign w:val="center"/>
          </w:tcPr>
          <w:p w14:paraId="4760D887" w14:textId="6A1360B5" w:rsidR="001A09CC" w:rsidRPr="00BD7C39" w:rsidRDefault="00462BA1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</w:t>
            </w:r>
            <w:r w:rsidR="00E1559B">
              <w:rPr>
                <w:rFonts w:ascii="Times New Roman" w:hAnsi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hr</w:t>
            </w:r>
          </w:p>
        </w:tc>
        <w:tc>
          <w:tcPr>
            <w:tcW w:w="2137" w:type="dxa"/>
            <w:vAlign w:val="center"/>
          </w:tcPr>
          <w:p w14:paraId="695F8C95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184A4E9C" w14:textId="77777777" w:rsidTr="0036648B">
        <w:tc>
          <w:tcPr>
            <w:tcW w:w="2875" w:type="dxa"/>
            <w:vAlign w:val="center"/>
          </w:tcPr>
          <w:p w14:paraId="6A615CC1" w14:textId="56C0ACDA" w:rsidR="001A09CC" w:rsidRPr="000B5215" w:rsidRDefault="001E1C1E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 xml:space="preserve">Transmission </w:t>
            </w:r>
            <w:r w:rsidR="001A09CC" w:rsidRPr="000B5215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Rank</w:t>
            </w:r>
          </w:p>
        </w:tc>
        <w:tc>
          <w:tcPr>
            <w:tcW w:w="4950" w:type="dxa"/>
            <w:vAlign w:val="center"/>
          </w:tcPr>
          <w:p w14:paraId="0F426BC2" w14:textId="77777777" w:rsidR="001A09CC" w:rsidRDefault="000A4F2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Rank 1</w:t>
            </w:r>
          </w:p>
          <w:p w14:paraId="06594F76" w14:textId="77777777" w:rsidR="000A4F22" w:rsidRDefault="000A4F2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4304B34" w14:textId="2CBF951D" w:rsidR="000A4F22" w:rsidRPr="00BD7C39" w:rsidRDefault="000A4F2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Optional: </w:t>
            </w:r>
            <w:r w:rsidR="005163C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Rank1+2 adaptive,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Rank 2</w:t>
            </w:r>
          </w:p>
        </w:tc>
        <w:tc>
          <w:tcPr>
            <w:tcW w:w="2137" w:type="dxa"/>
            <w:vAlign w:val="center"/>
          </w:tcPr>
          <w:p w14:paraId="3BC1E3BB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6F70153B" w14:textId="77777777" w:rsidTr="0036648B">
        <w:tc>
          <w:tcPr>
            <w:tcW w:w="2875" w:type="dxa"/>
            <w:vAlign w:val="center"/>
          </w:tcPr>
          <w:p w14:paraId="57331D33" w14:textId="2FE83830" w:rsidR="001A09CC" w:rsidRPr="000B5215" w:rsidRDefault="006B50E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PDSCH</w:t>
            </w:r>
            <w:r w:rsidR="00E5753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1A09CC"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SLIV</w:t>
            </w:r>
          </w:p>
        </w:tc>
        <w:tc>
          <w:tcPr>
            <w:tcW w:w="4950" w:type="dxa"/>
            <w:vAlign w:val="center"/>
          </w:tcPr>
          <w:p w14:paraId="6BF42A20" w14:textId="3C7CF623" w:rsidR="001A09CC" w:rsidRDefault="00DA55E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</w:t>
            </w:r>
            <w:r w:rsidR="008A540D">
              <w:rPr>
                <w:rFonts w:ascii="Times New Roman" w:hAnsi="Times New Roman"/>
                <w:sz w:val="16"/>
                <w:szCs w:val="16"/>
                <w:lang w:eastAsia="zh-CN"/>
              </w:rPr>
              <w:t>S=2, L=12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</w:p>
          <w:p w14:paraId="6DF2ACFD" w14:textId="77777777" w:rsidR="00DA55E6" w:rsidRDefault="00DA55E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9EB265D" w14:textId="77777777" w:rsidR="00DA55E6" w:rsidRDefault="00DA55E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5EF41560" w14:textId="4CBFE078" w:rsidR="00DA55E6" w:rsidRPr="00BD7C39" w:rsidRDefault="00DA55E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(S=3, L=11)</w:t>
            </w:r>
            <w:r w:rsidR="00DC29A4">
              <w:rPr>
                <w:rFonts w:ascii="Times New Roman" w:hAnsi="Times New Roman"/>
                <w:sz w:val="16"/>
                <w:szCs w:val="16"/>
                <w:lang w:eastAsia="zh-CN"/>
              </w:rPr>
              <w:t>, (S=0, L=14)</w:t>
            </w:r>
          </w:p>
        </w:tc>
        <w:tc>
          <w:tcPr>
            <w:tcW w:w="2137" w:type="dxa"/>
            <w:vAlign w:val="center"/>
          </w:tcPr>
          <w:p w14:paraId="54E4FAA3" w14:textId="32A822BD" w:rsidR="001A09CC" w:rsidRPr="00BD7C39" w:rsidRDefault="00DA55E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Starting symbol</w:t>
            </w:r>
            <w:r w:rsidR="00B35A73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S</w:t>
            </w:r>
            <w:r w:rsidR="00B35A73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(indexed from </w:t>
            </w:r>
            <w:r w:rsidR="00B35A73">
              <w:rPr>
                <w:rFonts w:ascii="Times New Roman" w:hAnsi="Times New Roman"/>
                <w:sz w:val="16"/>
                <w:szCs w:val="16"/>
                <w:lang w:eastAsia="zh-CN"/>
              </w:rPr>
              <w:t>0) and length, L.</w:t>
            </w:r>
          </w:p>
        </w:tc>
      </w:tr>
      <w:tr w:rsidR="001A09CC" w14:paraId="49E8E733" w14:textId="77777777" w:rsidTr="0036648B">
        <w:tc>
          <w:tcPr>
            <w:tcW w:w="2875" w:type="dxa"/>
            <w:vAlign w:val="center"/>
          </w:tcPr>
          <w:p w14:paraId="39EB665B" w14:textId="2EFEDDFA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DMRS Configuration</w:t>
            </w:r>
          </w:p>
        </w:tc>
        <w:tc>
          <w:tcPr>
            <w:tcW w:w="4950" w:type="dxa"/>
            <w:vAlign w:val="center"/>
          </w:tcPr>
          <w:p w14:paraId="60A4AB0F" w14:textId="5661FF24" w:rsidR="00D95C6D" w:rsidRDefault="00D95C6D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Front loaded</w:t>
            </w:r>
            <w:r w:rsidR="00F411CC">
              <w:rPr>
                <w:rFonts w:ascii="Times New Roman" w:hAnsi="Times New Roman"/>
                <w:sz w:val="16"/>
                <w:szCs w:val="16"/>
                <w:lang w:eastAsia="zh-CN"/>
              </w:rPr>
              <w:t>, 1 DMRS symbol</w:t>
            </w:r>
          </w:p>
          <w:p w14:paraId="0885EF1C" w14:textId="1532AF49" w:rsidR="00F411CC" w:rsidRDefault="00F411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47B3A24" w14:textId="3DE7BE53" w:rsidR="00F411CC" w:rsidRDefault="00F411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16C27685" w14:textId="26AEE1C0" w:rsidR="00F411CC" w:rsidRPr="00BD7C39" w:rsidRDefault="00F4257E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 DMRS symbol at (2,11)</w:t>
            </w:r>
            <w:r w:rsidR="00A941F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symbol index</w:t>
            </w:r>
          </w:p>
        </w:tc>
        <w:tc>
          <w:tcPr>
            <w:tcW w:w="2137" w:type="dxa"/>
            <w:vAlign w:val="center"/>
          </w:tcPr>
          <w:p w14:paraId="3D498E67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211F4EB2" w14:textId="77777777" w:rsidTr="0036648B">
        <w:tc>
          <w:tcPr>
            <w:tcW w:w="2875" w:type="dxa"/>
            <w:vAlign w:val="center"/>
          </w:tcPr>
          <w:p w14:paraId="06FA6AF2" w14:textId="518B6314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PTRS Configuration</w:t>
            </w:r>
          </w:p>
        </w:tc>
        <w:tc>
          <w:tcPr>
            <w:tcW w:w="4950" w:type="dxa"/>
            <w:vAlign w:val="center"/>
          </w:tcPr>
          <w:p w14:paraId="372D9179" w14:textId="77777777" w:rsidR="001A09CC" w:rsidRDefault="0081712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(K = 4, L = 1)</w:t>
            </w:r>
          </w:p>
          <w:p w14:paraId="310A33BF" w14:textId="77777777" w:rsidR="00817126" w:rsidRDefault="0081712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6197CA2" w14:textId="77777777" w:rsidR="00817126" w:rsidRDefault="0081712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4FE56A1B" w14:textId="04F8A1BC" w:rsidR="00817126" w:rsidRPr="00BD7C39" w:rsidRDefault="00817126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(K = 2, L = 1)</w:t>
            </w:r>
          </w:p>
        </w:tc>
        <w:tc>
          <w:tcPr>
            <w:tcW w:w="2137" w:type="dxa"/>
            <w:vAlign w:val="center"/>
          </w:tcPr>
          <w:p w14:paraId="2F245D62" w14:textId="1687A25C" w:rsidR="001A09CC" w:rsidRPr="007719E0" w:rsidRDefault="007719E0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7719E0">
              <w:rPr>
                <w:rFonts w:ascii="Times New Roman" w:hAnsi="Times New Roman"/>
                <w:sz w:val="16"/>
                <w:szCs w:val="16"/>
                <w:lang w:eastAsia="zh-CN"/>
              </w:rPr>
              <w:t>PTRS per K number of PRBs, and PTRS every L number of OFDM symbols</w:t>
            </w:r>
          </w:p>
        </w:tc>
      </w:tr>
      <w:tr w:rsidR="001A09CC" w14:paraId="64630985" w14:textId="77777777" w:rsidTr="0036648B">
        <w:tc>
          <w:tcPr>
            <w:tcW w:w="2875" w:type="dxa"/>
            <w:vAlign w:val="center"/>
          </w:tcPr>
          <w:p w14:paraId="18480381" w14:textId="65C5A33F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MCS/TBS</w:t>
            </w:r>
          </w:p>
        </w:tc>
        <w:tc>
          <w:tcPr>
            <w:tcW w:w="4950" w:type="dxa"/>
            <w:vAlign w:val="center"/>
          </w:tcPr>
          <w:p w14:paraId="16C7BE1A" w14:textId="77777777" w:rsidR="001A09CC" w:rsidRDefault="00D14FF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MCS 16 (16QAM), MCS 22 (64QAM)</w:t>
            </w:r>
          </w:p>
          <w:p w14:paraId="033211CA" w14:textId="77777777" w:rsidR="00D14FF2" w:rsidRDefault="00D14FF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9D42F5C" w14:textId="77777777" w:rsidR="00D14FF2" w:rsidRDefault="00D14FF2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0428FC0C" w14:textId="77777777" w:rsidR="006B48F0" w:rsidRDefault="009554A5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MCS 1 (QPSK), </w:t>
            </w:r>
            <w:r w:rsidR="00D14FF2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MCS </w:t>
            </w:r>
            <w:r w:rsidR="00E216E1">
              <w:rPr>
                <w:rFonts w:ascii="Times New Roman" w:hAnsi="Times New Roman"/>
                <w:sz w:val="16"/>
                <w:szCs w:val="16"/>
                <w:lang w:eastAsia="zh-CN"/>
              </w:rPr>
              <w:t>7 (QPSK)</w:t>
            </w:r>
            <w:r w:rsidR="00D60547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</w:p>
          <w:p w14:paraId="1DBB324C" w14:textId="28454306" w:rsidR="00D14FF2" w:rsidRPr="00BD7C39" w:rsidRDefault="00DE4E28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MCS 23 (256QAM), </w:t>
            </w:r>
            <w:r w:rsidR="00D60547">
              <w:rPr>
                <w:rFonts w:ascii="Times New Roman" w:hAnsi="Times New Roman"/>
                <w:sz w:val="16"/>
                <w:szCs w:val="16"/>
                <w:lang w:eastAsia="zh-CN"/>
              </w:rPr>
              <w:t>MCS 27 (256QAM)</w:t>
            </w:r>
          </w:p>
        </w:tc>
        <w:tc>
          <w:tcPr>
            <w:tcW w:w="2137" w:type="dxa"/>
            <w:vAlign w:val="center"/>
          </w:tcPr>
          <w:p w14:paraId="31855D8F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A09CC" w14:paraId="5C44AEE5" w14:textId="77777777" w:rsidTr="0036648B">
        <w:tc>
          <w:tcPr>
            <w:tcW w:w="2875" w:type="dxa"/>
            <w:vAlign w:val="center"/>
          </w:tcPr>
          <w:p w14:paraId="46711399" w14:textId="6A149954" w:rsidR="001A09CC" w:rsidRPr="000B5215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Frequency Offset</w:t>
            </w:r>
          </w:p>
        </w:tc>
        <w:tc>
          <w:tcPr>
            <w:tcW w:w="4950" w:type="dxa"/>
            <w:vAlign w:val="center"/>
          </w:tcPr>
          <w:p w14:paraId="0BAC30E7" w14:textId="77777777" w:rsidR="001A09CC" w:rsidRDefault="0044451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41BD00C5" w14:textId="1244A905" w:rsidR="00444519" w:rsidRDefault="0044451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0.1</w:t>
            </w:r>
            <w:r w:rsidR="00A93E5C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ppm (for data channel)</w:t>
            </w:r>
          </w:p>
          <w:p w14:paraId="7B09BE14" w14:textId="116C83D9" w:rsidR="00444519" w:rsidRPr="00BD7C39" w:rsidRDefault="00444519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10</w:t>
            </w:r>
            <w:r w:rsidR="00A93E5C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ppm (for initial access)</w:t>
            </w:r>
          </w:p>
        </w:tc>
        <w:tc>
          <w:tcPr>
            <w:tcW w:w="2137" w:type="dxa"/>
            <w:vAlign w:val="center"/>
          </w:tcPr>
          <w:p w14:paraId="3FCDFBE1" w14:textId="77777777" w:rsidR="001A09CC" w:rsidRPr="00BD7C39" w:rsidRDefault="001A09CC" w:rsidP="003664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8FB0C1B" w14:textId="7EB44D26" w:rsidR="00686E72" w:rsidRDefault="00686E72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600A7EF" w14:textId="423762DA" w:rsidR="008D0E41" w:rsidRDefault="008D0E41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1D815AB" w14:textId="39C41E1C" w:rsidR="008D0E41" w:rsidRDefault="008D0E41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3C3DB9C" w14:textId="77777777" w:rsidR="008D0E41" w:rsidRDefault="008D0E41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F695802" w14:textId="43F33271" w:rsidR="008213A0" w:rsidRDefault="008213A0" w:rsidP="006C3E0A">
      <w:pPr>
        <w:pStyle w:val="Heading2"/>
        <w:rPr>
          <w:lang w:eastAsia="zh-CN"/>
        </w:rPr>
      </w:pPr>
      <w:r>
        <w:rPr>
          <w:lang w:eastAsia="zh-CN"/>
        </w:rPr>
        <w:t>2.2. System Level Simulation</w:t>
      </w:r>
    </w:p>
    <w:p w14:paraId="10CA3244" w14:textId="65505E66" w:rsidR="003D7523" w:rsidRDefault="003D7523" w:rsidP="003D752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3D7523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3D7523">
        <w:rPr>
          <w:rFonts w:ascii="Times New Roman" w:hAnsi="Times New Roman"/>
          <w:sz w:val="22"/>
          <w:szCs w:val="22"/>
          <w:lang w:eastAsia="zh-CN"/>
        </w:rPr>
        <w:instrText xml:space="preserve"> REF _Ref41178617 \h </w:instrText>
      </w:r>
      <w:r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3D7523">
        <w:rPr>
          <w:rFonts w:ascii="Times New Roman" w:hAnsi="Times New Roman"/>
          <w:sz w:val="22"/>
          <w:szCs w:val="22"/>
          <w:lang w:eastAsia="zh-CN"/>
        </w:rPr>
      </w:r>
      <w:r w:rsidRPr="003D7523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3D7523">
        <w:rPr>
          <w:sz w:val="22"/>
          <w:szCs w:val="22"/>
        </w:rPr>
        <w:t xml:space="preserve">Table </w:t>
      </w:r>
      <w:r w:rsidRPr="003D7523">
        <w:rPr>
          <w:noProof/>
          <w:sz w:val="22"/>
          <w:szCs w:val="22"/>
        </w:rPr>
        <w:t>5</w:t>
      </w:r>
      <w:r w:rsidRPr="003D7523">
        <w:rPr>
          <w:rFonts w:ascii="Times New Roman" w:hAnsi="Times New Roman"/>
          <w:sz w:val="22"/>
          <w:szCs w:val="22"/>
          <w:lang w:eastAsia="zh-CN"/>
        </w:rPr>
        <w:fldChar w:fldCharType="end"/>
      </w:r>
      <w:r>
        <w:rPr>
          <w:rFonts w:ascii="Times New Roman" w:hAnsi="Times New Roman"/>
          <w:sz w:val="22"/>
          <w:szCs w:val="22"/>
          <w:lang w:eastAsia="zh-CN"/>
        </w:rPr>
        <w:t xml:space="preserve"> and </w:t>
      </w:r>
      <w:r w:rsidRPr="003D7523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Pr="003D7523">
        <w:rPr>
          <w:rFonts w:ascii="Times New Roman" w:hAnsi="Times New Roman"/>
          <w:sz w:val="22"/>
          <w:szCs w:val="22"/>
          <w:lang w:eastAsia="zh-CN"/>
        </w:rPr>
        <w:instrText xml:space="preserve"> REF _Ref41178618 \h </w:instrText>
      </w:r>
      <w:r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Pr="003D7523">
        <w:rPr>
          <w:rFonts w:ascii="Times New Roman" w:hAnsi="Times New Roman"/>
          <w:sz w:val="22"/>
          <w:szCs w:val="22"/>
          <w:lang w:eastAsia="zh-CN"/>
        </w:rPr>
      </w:r>
      <w:r w:rsidRPr="003D7523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Pr="003D7523">
        <w:rPr>
          <w:sz w:val="22"/>
          <w:szCs w:val="22"/>
        </w:rPr>
        <w:t xml:space="preserve">Table </w:t>
      </w:r>
      <w:r w:rsidRPr="003D7523">
        <w:rPr>
          <w:noProof/>
          <w:sz w:val="22"/>
          <w:szCs w:val="22"/>
        </w:rPr>
        <w:t>6</w:t>
      </w:r>
      <w:r w:rsidRPr="003D7523">
        <w:rPr>
          <w:rFonts w:ascii="Times New Roman" w:hAnsi="Times New Roman"/>
          <w:sz w:val="22"/>
          <w:szCs w:val="22"/>
          <w:lang w:eastAsia="zh-CN"/>
        </w:rPr>
        <w:fldChar w:fldCharType="end"/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3D7523">
        <w:rPr>
          <w:rFonts w:ascii="Times New Roman" w:hAnsi="Times New Roman"/>
          <w:sz w:val="22"/>
          <w:szCs w:val="22"/>
          <w:lang w:eastAsia="zh-CN"/>
        </w:rPr>
        <w:t>summar</w:t>
      </w:r>
      <w:r w:rsidR="008376B9">
        <w:rPr>
          <w:rFonts w:ascii="Times New Roman" w:hAnsi="Times New Roman"/>
          <w:sz w:val="22"/>
          <w:szCs w:val="22"/>
          <w:lang w:eastAsia="zh-CN"/>
        </w:rPr>
        <w:t>ize</w:t>
      </w:r>
      <w:r w:rsidRPr="003D752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CB1598">
        <w:rPr>
          <w:rFonts w:ascii="Times New Roman" w:hAnsi="Times New Roman"/>
          <w:sz w:val="22"/>
          <w:szCs w:val="22"/>
          <w:lang w:eastAsia="zh-CN"/>
        </w:rPr>
        <w:t>system</w:t>
      </w:r>
      <w:r w:rsidRPr="003D7523">
        <w:rPr>
          <w:rFonts w:ascii="Times New Roman" w:hAnsi="Times New Roman"/>
          <w:sz w:val="22"/>
          <w:szCs w:val="22"/>
          <w:lang w:eastAsia="zh-CN"/>
        </w:rPr>
        <w:t xml:space="preserve"> level simulation assumptions suggested or mentioned in the submitted contribution in</w:t>
      </w:r>
      <w:r>
        <w:rPr>
          <w:rFonts w:ascii="Times New Roman" w:hAnsi="Times New Roman"/>
          <w:sz w:val="22"/>
          <w:szCs w:val="22"/>
          <w:lang w:eastAsia="zh-CN"/>
        </w:rPr>
        <w:t xml:space="preserve"> RAN1 #101-e meeting. The submitted </w:t>
      </w:r>
      <w:r w:rsidR="0033579A">
        <w:rPr>
          <w:rFonts w:ascii="Times New Roman" w:hAnsi="Times New Roman"/>
          <w:sz w:val="22"/>
          <w:szCs w:val="22"/>
          <w:lang w:eastAsia="zh-CN"/>
        </w:rPr>
        <w:t>system</w:t>
      </w:r>
      <w:r>
        <w:rPr>
          <w:rFonts w:ascii="Times New Roman" w:hAnsi="Times New Roman"/>
          <w:sz w:val="22"/>
          <w:szCs w:val="22"/>
          <w:lang w:eastAsia="zh-CN"/>
        </w:rPr>
        <w:t xml:space="preserve"> level simulations were utilized to obtain analysis for the following purposes:</w:t>
      </w:r>
    </w:p>
    <w:p w14:paraId="161BEC9B" w14:textId="77777777" w:rsidR="00AF16C1" w:rsidRDefault="00AF16C1" w:rsidP="00AF16C1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Channel delay spread impact for various CP type/lengths</w:t>
      </w:r>
    </w:p>
    <w:p w14:paraId="1FD3CEED" w14:textId="1C526CC9" w:rsidR="003D7523" w:rsidRDefault="008378E6" w:rsidP="003D7523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NR-NR multi-operator coexistence analysis</w:t>
      </w:r>
    </w:p>
    <w:p w14:paraId="436279D2" w14:textId="5A8C50CD" w:rsidR="00606DB4" w:rsidRDefault="00606DB4" w:rsidP="00606DB4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Performance analysis for PDSCH/PUSCH</w:t>
      </w:r>
    </w:p>
    <w:p w14:paraId="5404B604" w14:textId="0C3FA930" w:rsidR="00EE37D6" w:rsidRDefault="00EE37D6" w:rsidP="00606DB4">
      <w:pPr>
        <w:pStyle w:val="BodyText"/>
        <w:numPr>
          <w:ilvl w:val="0"/>
          <w:numId w:val="35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Performance impact for using </w:t>
      </w:r>
      <w:r w:rsidR="00556919">
        <w:rPr>
          <w:rFonts w:ascii="Times New Roman" w:hAnsi="Times New Roman"/>
          <w:sz w:val="22"/>
          <w:szCs w:val="22"/>
          <w:lang w:eastAsia="zh-CN"/>
        </w:rPr>
        <w:t xml:space="preserve">various </w:t>
      </w:r>
      <w:r w:rsidR="00FF65AA">
        <w:rPr>
          <w:rFonts w:ascii="Times New Roman" w:hAnsi="Times New Roman"/>
          <w:sz w:val="22"/>
          <w:szCs w:val="22"/>
          <w:lang w:eastAsia="zh-CN"/>
        </w:rPr>
        <w:t xml:space="preserve">CCA levels and </w:t>
      </w:r>
      <w:r>
        <w:rPr>
          <w:rFonts w:ascii="Times New Roman" w:hAnsi="Times New Roman"/>
          <w:sz w:val="22"/>
          <w:szCs w:val="22"/>
          <w:lang w:eastAsia="zh-CN"/>
        </w:rPr>
        <w:t>LBT</w:t>
      </w:r>
      <w:r w:rsidR="00473C2B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56919">
        <w:rPr>
          <w:rFonts w:ascii="Times New Roman" w:hAnsi="Times New Roman"/>
          <w:sz w:val="22"/>
          <w:szCs w:val="22"/>
          <w:lang w:eastAsia="zh-CN"/>
        </w:rPr>
        <w:t>sch</w:t>
      </w:r>
      <w:r w:rsidR="00473C2B">
        <w:rPr>
          <w:rFonts w:ascii="Times New Roman" w:hAnsi="Times New Roman"/>
          <w:sz w:val="22"/>
          <w:szCs w:val="22"/>
          <w:lang w:eastAsia="zh-CN"/>
        </w:rPr>
        <w:t xml:space="preserve">emes </w:t>
      </w:r>
      <w:r w:rsidR="00E77C8A">
        <w:rPr>
          <w:rFonts w:ascii="Times New Roman" w:hAnsi="Times New Roman"/>
          <w:sz w:val="22"/>
          <w:szCs w:val="22"/>
          <w:lang w:eastAsia="zh-CN"/>
        </w:rPr>
        <w:t>(</w:t>
      </w:r>
      <w:r w:rsidR="008F60AC">
        <w:rPr>
          <w:rFonts w:ascii="Times New Roman" w:hAnsi="Times New Roman"/>
          <w:sz w:val="22"/>
          <w:szCs w:val="22"/>
          <w:lang w:eastAsia="zh-CN"/>
        </w:rPr>
        <w:t xml:space="preserve">e.g. </w:t>
      </w:r>
      <w:r w:rsidR="00DB2DB9">
        <w:rPr>
          <w:rFonts w:ascii="Times New Roman" w:hAnsi="Times New Roman"/>
          <w:sz w:val="22"/>
          <w:szCs w:val="22"/>
          <w:lang w:eastAsia="zh-CN"/>
        </w:rPr>
        <w:t xml:space="preserve">receiver-aided LBT, </w:t>
      </w:r>
      <w:r w:rsidR="0034352C">
        <w:rPr>
          <w:rFonts w:ascii="Times New Roman" w:hAnsi="Times New Roman"/>
          <w:sz w:val="22"/>
          <w:szCs w:val="22"/>
          <w:lang w:eastAsia="zh-CN"/>
        </w:rPr>
        <w:t xml:space="preserve">omni-directional LBT, </w:t>
      </w:r>
      <w:r w:rsidR="00DB2DB9">
        <w:rPr>
          <w:rFonts w:ascii="Times New Roman" w:hAnsi="Times New Roman"/>
          <w:sz w:val="22"/>
          <w:szCs w:val="22"/>
          <w:lang w:eastAsia="zh-CN"/>
        </w:rPr>
        <w:t>directional LBT, etc)</w:t>
      </w:r>
    </w:p>
    <w:p w14:paraId="5CA9F6AE" w14:textId="683C2C1D" w:rsidR="008213A0" w:rsidRDefault="008213A0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2574AF7" w14:textId="177E5CE1" w:rsidR="00857483" w:rsidRDefault="00857483" w:rsidP="002B1EE5">
      <w:pPr>
        <w:pStyle w:val="Caption"/>
        <w:keepNext/>
        <w:jc w:val="center"/>
      </w:pPr>
      <w:bookmarkStart w:id="5" w:name="_Ref41178617"/>
      <w:r>
        <w:t xml:space="preserve">Table </w:t>
      </w:r>
      <w:fldSimple w:instr=" SEQ Table \* ARABIC ">
        <w:r w:rsidR="00784338">
          <w:rPr>
            <w:noProof/>
          </w:rPr>
          <w:t>5</w:t>
        </w:r>
      </w:fldSimple>
      <w:bookmarkEnd w:id="5"/>
      <w:r w:rsidR="00CF19A5">
        <w:t>. Summary of system level simulation parameters set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0"/>
        <w:gridCol w:w="3105"/>
        <w:gridCol w:w="2520"/>
        <w:gridCol w:w="900"/>
        <w:gridCol w:w="900"/>
        <w:gridCol w:w="877"/>
      </w:tblGrid>
      <w:tr w:rsidR="00FC4582" w:rsidRPr="00E45860" w14:paraId="68289B9C" w14:textId="77777777" w:rsidTr="00E8528B">
        <w:tc>
          <w:tcPr>
            <w:tcW w:w="1660" w:type="dxa"/>
            <w:shd w:val="clear" w:color="auto" w:fill="D9D9D9" w:themeFill="background1" w:themeFillShade="D9"/>
            <w:vAlign w:val="center"/>
          </w:tcPr>
          <w:p w14:paraId="2BDE3601" w14:textId="30EDEF1C" w:rsidR="002F2B2F" w:rsidRPr="00E8528B" w:rsidRDefault="002F2B2F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3105" w:type="dxa"/>
            <w:shd w:val="clear" w:color="auto" w:fill="D9D9D9" w:themeFill="background1" w:themeFillShade="D9"/>
            <w:vAlign w:val="center"/>
          </w:tcPr>
          <w:p w14:paraId="06CA9105" w14:textId="3383F22F" w:rsidR="002F2B2F" w:rsidRPr="00E8528B" w:rsidRDefault="002F2B2F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Deployment Scenario</w:t>
            </w:r>
            <w:r w:rsidR="00FC4582"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/Channel Model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3432CA08" w14:textId="77777777" w:rsidR="002F2B2F" w:rsidRDefault="00FC4582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Antenna Configuration</w:t>
            </w:r>
          </w:p>
          <w:p w14:paraId="242A1953" w14:textId="1B7D5233" w:rsidR="001B4854" w:rsidRPr="00E8528B" w:rsidRDefault="001B4854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(M</w:t>
            </w:r>
            <w:r w:rsidRPr="00E6353C">
              <w:rPr>
                <w:b/>
                <w:bCs/>
                <w:sz w:val="18"/>
                <w:szCs w:val="18"/>
                <w:vertAlign w:val="subscript"/>
                <w:lang w:val="pt-BR" w:eastAsia="zh-CN"/>
              </w:rPr>
              <w:t>g</w:t>
            </w: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,N</w:t>
            </w:r>
            <w:r w:rsidRPr="00E6353C">
              <w:rPr>
                <w:b/>
                <w:bCs/>
                <w:sz w:val="18"/>
                <w:szCs w:val="18"/>
                <w:vertAlign w:val="subscript"/>
                <w:lang w:val="pt-BR" w:eastAsia="zh-CN"/>
              </w:rPr>
              <w:t>g</w:t>
            </w:r>
            <w:r w:rsidRPr="00E6353C">
              <w:rPr>
                <w:b/>
                <w:bCs/>
                <w:sz w:val="18"/>
                <w:szCs w:val="18"/>
                <w:lang w:val="pt-BR" w:eastAsia="zh-CN"/>
              </w:rPr>
              <w:t>,M,N,P)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E1A5AF1" w14:textId="48385384" w:rsidR="002F2B2F" w:rsidRPr="00E8528B" w:rsidRDefault="00FC4582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fc [GHz]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04F8AE9" w14:textId="77777777" w:rsidR="002F2B2F" w:rsidRPr="00E8528B" w:rsidRDefault="00FC4582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BW</w:t>
            </w:r>
          </w:p>
          <w:p w14:paraId="541FCEEE" w14:textId="63F7D041" w:rsidR="00144AE1" w:rsidRPr="00E8528B" w:rsidRDefault="00144AE1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[MHz]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14:paraId="63525235" w14:textId="791144DE" w:rsidR="002F2B2F" w:rsidRPr="00E8528B" w:rsidRDefault="00FC4582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SCS [kHz]</w:t>
            </w:r>
          </w:p>
        </w:tc>
      </w:tr>
      <w:tr w:rsidR="00D607F6" w:rsidRPr="00E45860" w14:paraId="04539DD4" w14:textId="77777777" w:rsidTr="00E8528B">
        <w:tc>
          <w:tcPr>
            <w:tcW w:w="1660" w:type="dxa"/>
            <w:vAlign w:val="center"/>
          </w:tcPr>
          <w:p w14:paraId="77F7850C" w14:textId="3F615E93" w:rsidR="00D607F6" w:rsidRDefault="00D607F6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Ericsson</w:t>
            </w:r>
            <w:r w:rsidR="009F34F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[39]</w:t>
            </w:r>
          </w:p>
        </w:tc>
        <w:tc>
          <w:tcPr>
            <w:tcW w:w="3105" w:type="dxa"/>
            <w:vAlign w:val="center"/>
          </w:tcPr>
          <w:p w14:paraId="6DB81CCF" w14:textId="0499BBEF" w:rsidR="00D607F6" w:rsidRPr="00E45860" w:rsidRDefault="00657E2A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InH Office (</w:t>
            </w:r>
            <w:r w:rsidR="0040362E">
              <w:rPr>
                <w:rFonts w:ascii="Times New Roman" w:hAnsi="Times New Roman"/>
                <w:sz w:val="16"/>
                <w:szCs w:val="16"/>
                <w:lang w:eastAsia="zh-CN"/>
              </w:rPr>
              <w:t>ISD=20m, 12 BS, 120m x 50m)</w:t>
            </w:r>
          </w:p>
        </w:tc>
        <w:tc>
          <w:tcPr>
            <w:tcW w:w="2520" w:type="dxa"/>
            <w:vAlign w:val="center"/>
          </w:tcPr>
          <w:p w14:paraId="7223669D" w14:textId="044C2761" w:rsidR="00D607F6" w:rsidRDefault="00335D2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(1,1,8,8,2), (1,1,</w:t>
            </w:r>
            <w:r w:rsidR="00962C3B">
              <w:rPr>
                <w:rFonts w:ascii="Times New Roman" w:hAnsi="Times New Roman"/>
                <w:sz w:val="16"/>
                <w:szCs w:val="16"/>
                <w:lang w:eastAsia="zh-CN"/>
              </w:rPr>
              <w:t>8,4,2), (1,1,2,1,2)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BS</w:t>
            </w:r>
          </w:p>
          <w:p w14:paraId="0564D63C" w14:textId="77777777" w:rsidR="00962C3B" w:rsidRPr="00C65A43" w:rsidRDefault="00962C3B" w:rsidP="00962C3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788F5A86" w14:textId="087B5EF2" w:rsidR="00962C3B" w:rsidRDefault="00962C3B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FF61549" w14:textId="4669AF8C" w:rsidR="00962C3B" w:rsidRDefault="00962C3B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(1,1,4,2,2), (1,1,2,1,2) UE</w:t>
            </w:r>
          </w:p>
          <w:p w14:paraId="5F807A21" w14:textId="7C065101" w:rsidR="00962C3B" w:rsidRPr="00A0060C" w:rsidRDefault="00962C3B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4B36305A" w14:textId="522F0D70" w:rsidR="00335D26" w:rsidRPr="00E45860" w:rsidRDefault="00335D2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78E9CFF9" w14:textId="4FC86602" w:rsidR="00D607F6" w:rsidRPr="00E45860" w:rsidRDefault="0040362E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3CDC7726" w14:textId="4B5573B9" w:rsidR="00D607F6" w:rsidRPr="00E45860" w:rsidRDefault="0040362E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2160</w:t>
            </w:r>
          </w:p>
        </w:tc>
        <w:tc>
          <w:tcPr>
            <w:tcW w:w="877" w:type="dxa"/>
            <w:vAlign w:val="center"/>
          </w:tcPr>
          <w:p w14:paraId="70D3B1A9" w14:textId="1E9CE91C" w:rsidR="00D607F6" w:rsidRPr="00E45860" w:rsidRDefault="0040362E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960</w:t>
            </w:r>
          </w:p>
        </w:tc>
      </w:tr>
      <w:tr w:rsidR="00FC4582" w:rsidRPr="00E45860" w14:paraId="519A94AF" w14:textId="77777777" w:rsidTr="00E8528B">
        <w:tc>
          <w:tcPr>
            <w:tcW w:w="1660" w:type="dxa"/>
            <w:vAlign w:val="center"/>
          </w:tcPr>
          <w:p w14:paraId="78E6A023" w14:textId="710FD474" w:rsidR="002F2B2F" w:rsidRPr="00E45860" w:rsidRDefault="00E45860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Huawei</w:t>
            </w:r>
            <w:r w:rsidR="003E1E12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[69]</w:t>
            </w:r>
          </w:p>
        </w:tc>
        <w:tc>
          <w:tcPr>
            <w:tcW w:w="3105" w:type="dxa"/>
            <w:vAlign w:val="center"/>
          </w:tcPr>
          <w:p w14:paraId="44594CFD" w14:textId="3C413FA6" w:rsidR="00E17BD9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 xml:space="preserve">InH Office Box (10x10m, 1 BS x 2 operators, min BS-BS d=1m), </w:t>
            </w:r>
          </w:p>
          <w:p w14:paraId="2E3396A0" w14:textId="0E69D30A" w:rsidR="00BC2092" w:rsidRDefault="00BC2092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BS height 3m, UE height 1.5m</w:t>
            </w:r>
          </w:p>
          <w:p w14:paraId="4E32D809" w14:textId="77777777" w:rsidR="00E17BD9" w:rsidRDefault="00E17BD9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429A5135" w14:textId="30EB4E98" w:rsidR="002F2B2F" w:rsidRP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>Outdoor Backhaul (300x10m area, 1 desired link + U=1,2,4,8 interfering links)</w:t>
            </w:r>
          </w:p>
        </w:tc>
        <w:tc>
          <w:tcPr>
            <w:tcW w:w="2520" w:type="dxa"/>
            <w:vAlign w:val="center"/>
          </w:tcPr>
          <w:p w14:paraId="5BCB6A93" w14:textId="411E5F0A" w:rsidR="00AF7054" w:rsidRPr="00AF7054" w:rsidRDefault="00AF7054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For </w:t>
            </w:r>
            <w:r w:rsidR="007D2574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0 GHz:</w:t>
            </w:r>
          </w:p>
          <w:p w14:paraId="70E2A79C" w14:textId="680976B4" w:rsidR="00357EDF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eastAsia="zh-CN"/>
              </w:rPr>
              <w:t>(1,1,</w:t>
            </w:r>
            <w:r w:rsidRPr="00357EDF">
              <w:rPr>
                <w:sz w:val="16"/>
                <w:szCs w:val="16"/>
                <w:lang w:val="ru-RU" w:eastAsia="zh-CN"/>
              </w:rPr>
              <w:t>8,16,2)</w:t>
            </w:r>
            <w:r w:rsidRPr="00357EDF">
              <w:rPr>
                <w:sz w:val="16"/>
                <w:szCs w:val="16"/>
                <w:lang w:eastAsia="zh-CN"/>
              </w:rPr>
              <w:t xml:space="preserve"> BS</w:t>
            </w:r>
          </w:p>
          <w:p w14:paraId="55CB7EA0" w14:textId="77777777" w:rsidR="00E17BD9" w:rsidRPr="00C65A43" w:rsidRDefault="00E17BD9" w:rsidP="00E17BD9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09826C7A" w14:textId="77777777" w:rsidR="00E17BD9" w:rsidRPr="00357EDF" w:rsidRDefault="00E17BD9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00791452" w14:textId="05702BD7" w:rsidR="002F2B2F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</w:t>
            </w:r>
            <w:r w:rsidR="00AF7054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 w:rsidRPr="00357EDF">
              <w:rPr>
                <w:sz w:val="16"/>
                <w:szCs w:val="16"/>
                <w:lang w:eastAsia="zh-CN"/>
              </w:rPr>
              <w:t xml:space="preserve"> UE</w:t>
            </w:r>
          </w:p>
          <w:p w14:paraId="50D4F436" w14:textId="77777777" w:rsidR="00E17BD9" w:rsidRDefault="00E17BD9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4702F041" w14:textId="77777777" w:rsidR="00AF7054" w:rsidRDefault="00AF7054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117305EE" w14:textId="7FA94991" w:rsidR="00AF7054" w:rsidRDefault="00AF7054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For </w:t>
            </w:r>
            <w:r w:rsidR="007D2574">
              <w:rPr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  <w:lang w:eastAsia="zh-CN"/>
              </w:rPr>
              <w:t>0GHz:</w:t>
            </w:r>
          </w:p>
          <w:p w14:paraId="43A4FEE8" w14:textId="4A86C440" w:rsidR="00AF7054" w:rsidRDefault="00AF7054" w:rsidP="00AF7054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1,1,4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57EDF">
              <w:rPr>
                <w:sz w:val="16"/>
                <w:szCs w:val="16"/>
                <w:lang w:eastAsia="zh-CN"/>
              </w:rPr>
              <w:t>BS</w:t>
            </w:r>
          </w:p>
          <w:p w14:paraId="2BD3DE6D" w14:textId="77777777" w:rsidR="00AF7054" w:rsidRPr="00C65A43" w:rsidRDefault="00AF7054" w:rsidP="00AF7054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7A08D4C2" w14:textId="77777777" w:rsidR="00AF7054" w:rsidRPr="00357EDF" w:rsidRDefault="00AF7054" w:rsidP="00AF7054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3FD71C86" w14:textId="735C573E" w:rsidR="00AF7054" w:rsidRDefault="00AF7054" w:rsidP="00AF7054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eastAsia="zh-CN"/>
              </w:rPr>
              <w:t>(1,1,2,2,2)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57EDF">
              <w:rPr>
                <w:sz w:val="16"/>
                <w:szCs w:val="16"/>
                <w:lang w:eastAsia="zh-CN"/>
              </w:rPr>
              <w:t>UE</w:t>
            </w:r>
          </w:p>
          <w:p w14:paraId="3A6E18DF" w14:textId="77777777" w:rsidR="00AF7054" w:rsidRDefault="00AF7054" w:rsidP="00AF7054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352A26B6" w14:textId="028DB55B" w:rsidR="00AF7054" w:rsidRPr="00357EDF" w:rsidRDefault="00AF7054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D1BE065" w14:textId="6F3E9845" w:rsidR="002F2B2F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  <w:r w:rsidR="00AF7054">
              <w:rPr>
                <w:rFonts w:ascii="Times New Roman" w:hAnsi="Times New Roman"/>
                <w:sz w:val="16"/>
                <w:szCs w:val="16"/>
                <w:lang w:eastAsia="zh-CN"/>
              </w:rPr>
              <w:t>, 70</w:t>
            </w:r>
          </w:p>
        </w:tc>
        <w:tc>
          <w:tcPr>
            <w:tcW w:w="900" w:type="dxa"/>
            <w:vAlign w:val="center"/>
          </w:tcPr>
          <w:p w14:paraId="217C5916" w14:textId="02FE9FEF" w:rsidR="002F2B2F" w:rsidRPr="00E45860" w:rsidRDefault="00D21F4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877" w:type="dxa"/>
            <w:vAlign w:val="center"/>
          </w:tcPr>
          <w:p w14:paraId="3A726507" w14:textId="2F0F3114" w:rsidR="002F2B2F" w:rsidRPr="00E45860" w:rsidRDefault="007766D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C4582" w:rsidRPr="00E45860" w14:paraId="15218537" w14:textId="77777777" w:rsidTr="00E8528B">
        <w:tc>
          <w:tcPr>
            <w:tcW w:w="1660" w:type="dxa"/>
            <w:vAlign w:val="center"/>
          </w:tcPr>
          <w:p w14:paraId="3246E0EE" w14:textId="1FD29363" w:rsidR="002F2B2F" w:rsidRPr="00E45860" w:rsidRDefault="00D607F6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Intel</w:t>
            </w:r>
            <w:r w:rsidR="008E423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[62]</w:t>
            </w:r>
          </w:p>
        </w:tc>
        <w:tc>
          <w:tcPr>
            <w:tcW w:w="3105" w:type="dxa"/>
            <w:vAlign w:val="center"/>
          </w:tcPr>
          <w:p w14:paraId="3327448F" w14:textId="77777777" w:rsidR="00027253" w:rsidRPr="00027253" w:rsidRDefault="0002725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027253">
              <w:rPr>
                <w:sz w:val="16"/>
                <w:szCs w:val="16"/>
                <w:lang w:eastAsia="zh-CN"/>
              </w:rPr>
              <w:t>InH Open Office (ISD=20m, 12 BS),</w:t>
            </w:r>
          </w:p>
          <w:p w14:paraId="642FDEC1" w14:textId="311BEC67" w:rsidR="002F2B2F" w:rsidRPr="00027253" w:rsidRDefault="0002725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027253">
              <w:rPr>
                <w:sz w:val="16"/>
                <w:szCs w:val="16"/>
                <w:lang w:eastAsia="zh-CN"/>
              </w:rPr>
              <w:t>UMi (ISD=150m, 1 layer), InF-DL, InF-SH</w:t>
            </w:r>
          </w:p>
        </w:tc>
        <w:tc>
          <w:tcPr>
            <w:tcW w:w="2520" w:type="dxa"/>
            <w:vAlign w:val="center"/>
          </w:tcPr>
          <w:p w14:paraId="4A2FE3FF" w14:textId="77777777" w:rsidR="00C65A43" w:rsidRP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1,1,</w:t>
            </w:r>
            <w:r w:rsidRPr="00C65A43">
              <w:rPr>
                <w:sz w:val="16"/>
                <w:szCs w:val="16"/>
                <w:lang w:val="ru-RU" w:eastAsia="zh-CN"/>
              </w:rPr>
              <w:t>8,</w:t>
            </w:r>
            <w:r w:rsidRPr="00C65A43">
              <w:rPr>
                <w:sz w:val="16"/>
                <w:szCs w:val="16"/>
                <w:lang w:eastAsia="zh-CN"/>
              </w:rPr>
              <w:t>8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 xml:space="preserve">, </w:t>
            </w: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1,1,16</w:t>
            </w:r>
            <w:r w:rsidRPr="00C65A43">
              <w:rPr>
                <w:sz w:val="16"/>
                <w:szCs w:val="16"/>
                <w:lang w:val="ru-RU" w:eastAsia="zh-CN"/>
              </w:rPr>
              <w:t>,</w:t>
            </w:r>
            <w:r w:rsidRPr="00C65A43">
              <w:rPr>
                <w:sz w:val="16"/>
                <w:szCs w:val="16"/>
                <w:lang w:eastAsia="zh-CN"/>
              </w:rPr>
              <w:t>16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>, (1,1,32</w:t>
            </w:r>
            <w:r w:rsidRPr="00C65A43">
              <w:rPr>
                <w:sz w:val="16"/>
                <w:szCs w:val="16"/>
                <w:lang w:val="ru-RU" w:eastAsia="zh-CN"/>
              </w:rPr>
              <w:t>,</w:t>
            </w:r>
            <w:r w:rsidRPr="00C65A43">
              <w:rPr>
                <w:sz w:val="16"/>
                <w:szCs w:val="16"/>
                <w:lang w:eastAsia="zh-CN"/>
              </w:rPr>
              <w:t>32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 xml:space="preserve"> BS</w:t>
            </w:r>
          </w:p>
          <w:p w14:paraId="1B817938" w14:textId="20C6F908" w:rsidR="002F2B2F" w:rsidRP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1,2,2</w:t>
            </w:r>
            <w:r w:rsidRPr="00C65A43">
              <w:rPr>
                <w:sz w:val="16"/>
                <w:szCs w:val="16"/>
                <w:lang w:val="ru-RU" w:eastAsia="zh-CN"/>
              </w:rPr>
              <w:t>,</w:t>
            </w:r>
            <w:r w:rsidRPr="00C65A43">
              <w:rPr>
                <w:sz w:val="16"/>
                <w:szCs w:val="16"/>
                <w:lang w:eastAsia="zh-CN"/>
              </w:rPr>
              <w:t>2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>,</w:t>
            </w:r>
            <w:r w:rsidRPr="00C65A43">
              <w:rPr>
                <w:sz w:val="16"/>
                <w:szCs w:val="16"/>
                <w:lang w:val="ru-RU" w:eastAsia="zh-CN"/>
              </w:rPr>
              <w:t xml:space="preserve"> (</w:t>
            </w:r>
            <w:r w:rsidRPr="00C65A43">
              <w:rPr>
                <w:sz w:val="16"/>
                <w:szCs w:val="16"/>
                <w:lang w:eastAsia="zh-CN"/>
              </w:rPr>
              <w:t>1,2,4</w:t>
            </w:r>
            <w:r w:rsidRPr="00C65A43">
              <w:rPr>
                <w:sz w:val="16"/>
                <w:szCs w:val="16"/>
                <w:lang w:val="ru-RU" w:eastAsia="zh-CN"/>
              </w:rPr>
              <w:t>,</w:t>
            </w:r>
            <w:r w:rsidRPr="00C65A43">
              <w:rPr>
                <w:sz w:val="16"/>
                <w:szCs w:val="16"/>
                <w:lang w:eastAsia="zh-CN"/>
              </w:rPr>
              <w:t>4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 xml:space="preserve">, </w:t>
            </w: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1,2,8</w:t>
            </w:r>
            <w:r w:rsidRPr="00C65A43">
              <w:rPr>
                <w:sz w:val="16"/>
                <w:szCs w:val="16"/>
                <w:lang w:val="ru-RU" w:eastAsia="zh-CN"/>
              </w:rPr>
              <w:t>,</w:t>
            </w:r>
            <w:r w:rsidRPr="00C65A43">
              <w:rPr>
                <w:sz w:val="16"/>
                <w:szCs w:val="16"/>
                <w:lang w:eastAsia="zh-CN"/>
              </w:rPr>
              <w:t>8</w:t>
            </w:r>
            <w:r w:rsidRPr="00C65A43">
              <w:rPr>
                <w:sz w:val="16"/>
                <w:szCs w:val="16"/>
                <w:lang w:val="ru-RU" w:eastAsia="zh-CN"/>
              </w:rPr>
              <w:t>,2)</w:t>
            </w:r>
            <w:r w:rsidRPr="00C65A43">
              <w:rPr>
                <w:sz w:val="16"/>
                <w:szCs w:val="16"/>
                <w:lang w:eastAsia="zh-CN"/>
              </w:rPr>
              <w:t xml:space="preserve"> UE</w:t>
            </w:r>
          </w:p>
        </w:tc>
        <w:tc>
          <w:tcPr>
            <w:tcW w:w="900" w:type="dxa"/>
            <w:vAlign w:val="center"/>
          </w:tcPr>
          <w:p w14:paraId="51140A6C" w14:textId="0A995DFD" w:rsidR="002F2B2F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60, 70</w:t>
            </w:r>
          </w:p>
        </w:tc>
        <w:tc>
          <w:tcPr>
            <w:tcW w:w="900" w:type="dxa"/>
            <w:vAlign w:val="center"/>
          </w:tcPr>
          <w:p w14:paraId="08E0AA1A" w14:textId="263EE9B8" w:rsidR="002F2B2F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77" w:type="dxa"/>
            <w:vAlign w:val="center"/>
          </w:tcPr>
          <w:p w14:paraId="2DEA6B42" w14:textId="6FCC74AA" w:rsidR="002F2B2F" w:rsidRPr="00E45860" w:rsidRDefault="00D21F4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480, 960, 1920, 3840</w:t>
            </w:r>
          </w:p>
        </w:tc>
      </w:tr>
      <w:tr w:rsidR="00D44822" w:rsidRPr="00E45860" w14:paraId="189B004C" w14:textId="77777777" w:rsidTr="00E8528B">
        <w:tc>
          <w:tcPr>
            <w:tcW w:w="1660" w:type="dxa"/>
            <w:vAlign w:val="center"/>
          </w:tcPr>
          <w:p w14:paraId="1AA8E207" w14:textId="225600D5" w:rsidR="00D44822" w:rsidRDefault="00D44822" w:rsidP="00D448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Nokia [38]</w:t>
            </w:r>
          </w:p>
        </w:tc>
        <w:tc>
          <w:tcPr>
            <w:tcW w:w="3105" w:type="dxa"/>
            <w:vAlign w:val="center"/>
          </w:tcPr>
          <w:p w14:paraId="68FD88B3" w14:textId="77777777" w:rsidR="00D44822" w:rsidRDefault="00312DBB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Indoor office (3 BS/operator)</w:t>
            </w:r>
          </w:p>
          <w:p w14:paraId="067BB48E" w14:textId="77777777" w:rsidR="00312DBB" w:rsidRDefault="00312DBB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UE per BS</w:t>
            </w:r>
          </w:p>
          <w:p w14:paraId="3A2EE928" w14:textId="43AB9442" w:rsidR="00312DBB" w:rsidRDefault="00312DBB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5GCM Indoor mixed office, LOS only</w:t>
            </w:r>
          </w:p>
          <w:p w14:paraId="28638F74" w14:textId="1D767832" w:rsidR="0071688D" w:rsidRDefault="0071688D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 km/hr fading</w:t>
            </w:r>
          </w:p>
          <w:p w14:paraId="5BF3DBE4" w14:textId="52CA691A" w:rsidR="00312DBB" w:rsidRPr="00027253" w:rsidRDefault="00312DBB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18DBEDEC" w14:textId="77F0BAB0" w:rsidR="00D44822" w:rsidRDefault="00815F01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(1,1,8,16,2) BS</w:t>
            </w:r>
          </w:p>
          <w:p w14:paraId="6936E480" w14:textId="798CD6E8" w:rsidR="003D04D1" w:rsidRDefault="003D04D1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3547A042" w14:textId="65D6AE7C" w:rsidR="00815F01" w:rsidRPr="00815F01" w:rsidRDefault="003D04D1" w:rsidP="00D44822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(1,1,1,2,1) UE omni-directional</w:t>
            </w:r>
          </w:p>
        </w:tc>
        <w:tc>
          <w:tcPr>
            <w:tcW w:w="900" w:type="dxa"/>
            <w:vAlign w:val="center"/>
          </w:tcPr>
          <w:p w14:paraId="17DBC312" w14:textId="38D13608" w:rsidR="00D44822" w:rsidRDefault="003318ED" w:rsidP="00D448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64D73AC4" w14:textId="738ACC70" w:rsidR="00D44822" w:rsidRDefault="003318ED" w:rsidP="00D448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2160</w:t>
            </w:r>
          </w:p>
        </w:tc>
        <w:tc>
          <w:tcPr>
            <w:tcW w:w="877" w:type="dxa"/>
            <w:vAlign w:val="center"/>
          </w:tcPr>
          <w:p w14:paraId="2FF65802" w14:textId="1804E4A4" w:rsidR="00D44822" w:rsidRDefault="00B83438" w:rsidP="00D448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FC4582" w:rsidRPr="00E45860" w14:paraId="7A4CC2C5" w14:textId="77777777" w:rsidTr="00E8528B">
        <w:tc>
          <w:tcPr>
            <w:tcW w:w="1660" w:type="dxa"/>
            <w:vAlign w:val="center"/>
          </w:tcPr>
          <w:p w14:paraId="42005856" w14:textId="0E81828C" w:rsidR="002F2B2F" w:rsidRPr="00E45860" w:rsidRDefault="00D607F6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Samsung</w:t>
            </w:r>
            <w:r w:rsidR="008E423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[65]</w:t>
            </w:r>
          </w:p>
        </w:tc>
        <w:tc>
          <w:tcPr>
            <w:tcW w:w="3105" w:type="dxa"/>
            <w:vAlign w:val="center"/>
          </w:tcPr>
          <w:p w14:paraId="2249AE6A" w14:textId="36B223FA" w:rsidR="002F2B2F" w:rsidRP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>InH Mixed Office</w:t>
            </w:r>
            <w:r w:rsidR="00E55092">
              <w:rPr>
                <w:sz w:val="16"/>
                <w:szCs w:val="16"/>
                <w:lang w:eastAsia="zh-CN"/>
              </w:rPr>
              <w:t xml:space="preserve"> (</w:t>
            </w:r>
            <w:r w:rsidRPr="00C65A43">
              <w:rPr>
                <w:sz w:val="16"/>
                <w:szCs w:val="16"/>
                <w:lang w:eastAsia="zh-CN"/>
              </w:rPr>
              <w:t>ISD=40m, 3 BS x 2 operators</w:t>
            </w:r>
            <w:r w:rsidR="00E55092">
              <w:rPr>
                <w:sz w:val="16"/>
                <w:szCs w:val="16"/>
                <w:lang w:eastAsia="zh-CN"/>
              </w:rPr>
              <w:t xml:space="preserve">, </w:t>
            </w:r>
            <w:r w:rsidR="008101C0">
              <w:rPr>
                <w:sz w:val="16"/>
                <w:szCs w:val="16"/>
                <w:lang w:eastAsia="zh-CN"/>
              </w:rPr>
              <w:t>80m x 120m)</w:t>
            </w:r>
          </w:p>
        </w:tc>
        <w:tc>
          <w:tcPr>
            <w:tcW w:w="2520" w:type="dxa"/>
            <w:vAlign w:val="center"/>
          </w:tcPr>
          <w:p w14:paraId="333281E8" w14:textId="744B8DBB" w:rsidR="00357EDF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</w:t>
            </w:r>
            <w:r w:rsidRPr="00357EDF">
              <w:rPr>
                <w:sz w:val="16"/>
                <w:szCs w:val="16"/>
                <w:lang w:val="ru-RU" w:eastAsia="zh-CN"/>
              </w:rPr>
              <w:t>8,16,2)</w:t>
            </w:r>
            <w:r w:rsidRPr="00357EDF">
              <w:rPr>
                <w:sz w:val="16"/>
                <w:szCs w:val="16"/>
                <w:lang w:eastAsia="zh-CN"/>
              </w:rPr>
              <w:t xml:space="preserve"> BS</w:t>
            </w:r>
          </w:p>
          <w:p w14:paraId="57370B42" w14:textId="77777777" w:rsidR="005F6195" w:rsidRPr="00C65A43" w:rsidRDefault="005F6195" w:rsidP="005F6195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247493DE" w14:textId="77777777" w:rsidR="005F6195" w:rsidRPr="00357EDF" w:rsidRDefault="005F6195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5C4AEEC8" w14:textId="77777777" w:rsidR="002F2B2F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1,1,2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 w:rsidRPr="00357EDF">
              <w:rPr>
                <w:sz w:val="16"/>
                <w:szCs w:val="16"/>
                <w:lang w:eastAsia="zh-CN"/>
              </w:rPr>
              <w:t xml:space="preserve"> UE</w:t>
            </w:r>
          </w:p>
          <w:p w14:paraId="7FB4E3CF" w14:textId="2F66EFF6" w:rsidR="005F6195" w:rsidRPr="00357EDF" w:rsidRDefault="005F6195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</w:tc>
        <w:tc>
          <w:tcPr>
            <w:tcW w:w="900" w:type="dxa"/>
            <w:vAlign w:val="center"/>
          </w:tcPr>
          <w:p w14:paraId="59946B18" w14:textId="712A1B40" w:rsidR="002F2B2F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2DDD4AF7" w14:textId="3D73569E" w:rsidR="002F2B2F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2160</w:t>
            </w:r>
          </w:p>
        </w:tc>
        <w:tc>
          <w:tcPr>
            <w:tcW w:w="877" w:type="dxa"/>
            <w:vAlign w:val="center"/>
          </w:tcPr>
          <w:p w14:paraId="1D91B801" w14:textId="19E9C39B" w:rsidR="002F2B2F" w:rsidRPr="00E45860" w:rsidRDefault="00D21F4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960</w:t>
            </w:r>
          </w:p>
        </w:tc>
      </w:tr>
      <w:tr w:rsidR="00E45860" w:rsidRPr="00E45860" w14:paraId="772B6D8D" w14:textId="77777777" w:rsidTr="00E8528B">
        <w:tc>
          <w:tcPr>
            <w:tcW w:w="1660" w:type="dxa"/>
            <w:vAlign w:val="center"/>
          </w:tcPr>
          <w:p w14:paraId="619E11B2" w14:textId="43137C9F" w:rsidR="00E45860" w:rsidRPr="00E45860" w:rsidRDefault="00D607F6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Qualcomm</w:t>
            </w:r>
            <w:r w:rsidR="00A3755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[26]</w:t>
            </w:r>
            <w:r w:rsidR="008D51D9">
              <w:rPr>
                <w:rFonts w:ascii="Times New Roman" w:hAnsi="Times New Roman"/>
                <w:sz w:val="18"/>
                <w:szCs w:val="18"/>
                <w:lang w:eastAsia="zh-CN"/>
              </w:rPr>
              <w:t>[56]</w:t>
            </w:r>
          </w:p>
        </w:tc>
        <w:tc>
          <w:tcPr>
            <w:tcW w:w="3105" w:type="dxa"/>
            <w:vAlign w:val="center"/>
          </w:tcPr>
          <w:p w14:paraId="4E1573BA" w14:textId="198A1270" w:rsidR="00E8384C" w:rsidRDefault="00E8384C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InH</w:t>
            </w:r>
            <w:r w:rsidR="00123C36">
              <w:rPr>
                <w:sz w:val="16"/>
                <w:szCs w:val="16"/>
                <w:lang w:eastAsia="zh-CN"/>
              </w:rPr>
              <w:t xml:space="preserve"> (ISD=10m, 12, 120m x 50m)</w:t>
            </w:r>
          </w:p>
          <w:p w14:paraId="2A49243A" w14:textId="19B438C0" w:rsidR="00123C36" w:rsidRDefault="00187461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 UE per gNB</w:t>
            </w:r>
          </w:p>
          <w:p w14:paraId="31F1EFCC" w14:textId="1D09F3FF" w:rsidR="00187461" w:rsidRDefault="00187461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21E238D5" w14:textId="60921E0D" w:rsidR="003722FF" w:rsidRDefault="003722F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027253">
              <w:rPr>
                <w:sz w:val="16"/>
                <w:szCs w:val="16"/>
                <w:lang w:eastAsia="zh-CN"/>
              </w:rPr>
              <w:t>InH Open Office (ISD=20m, 12 BS x 2 operators, 10x10m boxes),</w:t>
            </w:r>
          </w:p>
          <w:p w14:paraId="02A72063" w14:textId="77777777" w:rsidR="003722FF" w:rsidRDefault="003722F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4F9F0DDB" w14:textId="5830B5E5" w:rsidR="00123C36" w:rsidRDefault="00123C36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UMi (ISD=20,50,100m)</w:t>
            </w:r>
          </w:p>
          <w:p w14:paraId="0819BF6C" w14:textId="20546E68" w:rsidR="00E45860" w:rsidRPr="00027253" w:rsidRDefault="00187461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 UE per gNB</w:t>
            </w:r>
          </w:p>
        </w:tc>
        <w:tc>
          <w:tcPr>
            <w:tcW w:w="2520" w:type="dxa"/>
            <w:vAlign w:val="center"/>
          </w:tcPr>
          <w:p w14:paraId="25EC3A7E" w14:textId="151F02B0" w:rsid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1,1,</w:t>
            </w:r>
            <w:r w:rsidRPr="00C65A43">
              <w:rPr>
                <w:sz w:val="16"/>
                <w:szCs w:val="16"/>
                <w:lang w:val="ru-RU" w:eastAsia="zh-CN"/>
              </w:rPr>
              <w:t>8,8,2)</w:t>
            </w:r>
            <w:r w:rsidRPr="00C65A43">
              <w:rPr>
                <w:sz w:val="16"/>
                <w:szCs w:val="16"/>
                <w:lang w:eastAsia="zh-CN"/>
              </w:rPr>
              <w:t xml:space="preserve">, </w:t>
            </w:r>
            <w:r w:rsidRPr="00C65A43">
              <w:rPr>
                <w:sz w:val="16"/>
                <w:szCs w:val="16"/>
                <w:lang w:val="ru-RU" w:eastAsia="zh-CN"/>
              </w:rPr>
              <w:t>(</w:t>
            </w:r>
            <w:r w:rsidRPr="00C65A43">
              <w:rPr>
                <w:sz w:val="16"/>
                <w:szCs w:val="16"/>
                <w:lang w:eastAsia="zh-CN"/>
              </w:rPr>
              <w:t>1,1,</w:t>
            </w:r>
            <w:r w:rsidRPr="00C65A43">
              <w:rPr>
                <w:sz w:val="16"/>
                <w:szCs w:val="16"/>
                <w:lang w:val="ru-RU" w:eastAsia="zh-CN"/>
              </w:rPr>
              <w:t>16,8,2)</w:t>
            </w:r>
            <w:r w:rsidRPr="00C65A43">
              <w:rPr>
                <w:sz w:val="16"/>
                <w:szCs w:val="16"/>
                <w:lang w:eastAsia="zh-CN"/>
              </w:rPr>
              <w:t xml:space="preserve"> BS for InH</w:t>
            </w:r>
          </w:p>
          <w:p w14:paraId="728CCCA3" w14:textId="4B083B34" w:rsid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>(1,1,32</w:t>
            </w:r>
            <w:r w:rsidRPr="00C65A43">
              <w:rPr>
                <w:sz w:val="16"/>
                <w:szCs w:val="16"/>
                <w:lang w:val="ru-RU" w:eastAsia="zh-CN"/>
              </w:rPr>
              <w:t>,8,2</w:t>
            </w:r>
            <w:r w:rsidRPr="00C65A43">
              <w:rPr>
                <w:sz w:val="16"/>
                <w:szCs w:val="16"/>
                <w:lang w:eastAsia="zh-CN"/>
              </w:rPr>
              <w:t>) BS for UMi</w:t>
            </w:r>
          </w:p>
          <w:p w14:paraId="15D410CF" w14:textId="7205F1DF" w:rsidR="00B216AF" w:rsidRPr="00C65A43" w:rsidRDefault="00B216A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29BF5DE7" w14:textId="77777777" w:rsidR="005B15D3" w:rsidRDefault="005B15D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26CC6A47" w14:textId="218A48B8" w:rsidR="00E45860" w:rsidRDefault="00B216A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(1,1,2,2,2), </w:t>
            </w:r>
            <w:r w:rsidR="000C53E5" w:rsidRPr="00C65A43">
              <w:rPr>
                <w:sz w:val="16"/>
                <w:szCs w:val="16"/>
                <w:lang w:eastAsia="zh-CN"/>
              </w:rPr>
              <w:t>(1,</w:t>
            </w:r>
            <w:r w:rsidR="000C53E5">
              <w:rPr>
                <w:sz w:val="16"/>
                <w:szCs w:val="16"/>
                <w:lang w:eastAsia="zh-CN"/>
              </w:rPr>
              <w:t>1</w:t>
            </w:r>
            <w:r w:rsidR="000C53E5" w:rsidRPr="00C65A43">
              <w:rPr>
                <w:sz w:val="16"/>
                <w:szCs w:val="16"/>
                <w:lang w:eastAsia="zh-CN"/>
              </w:rPr>
              <w:t xml:space="preserve">,4,4,2) </w:t>
            </w:r>
            <w:r w:rsidR="000C53E5">
              <w:rPr>
                <w:sz w:val="16"/>
                <w:szCs w:val="16"/>
                <w:lang w:eastAsia="zh-CN"/>
              </w:rPr>
              <w:t xml:space="preserve">, </w:t>
            </w:r>
            <w:r w:rsidR="00C65A43" w:rsidRPr="00C65A43">
              <w:rPr>
                <w:sz w:val="16"/>
                <w:szCs w:val="16"/>
                <w:lang w:eastAsia="zh-CN"/>
              </w:rPr>
              <w:t>(1,</w:t>
            </w:r>
            <w:r w:rsidR="000C53E5">
              <w:rPr>
                <w:sz w:val="16"/>
                <w:szCs w:val="16"/>
                <w:lang w:eastAsia="zh-CN"/>
              </w:rPr>
              <w:t>2</w:t>
            </w:r>
            <w:r w:rsidR="00C65A43" w:rsidRPr="00C65A43">
              <w:rPr>
                <w:sz w:val="16"/>
                <w:szCs w:val="16"/>
                <w:lang w:eastAsia="zh-CN"/>
              </w:rPr>
              <w:t>,4,4,2) UE</w:t>
            </w:r>
          </w:p>
          <w:p w14:paraId="5ED138F9" w14:textId="4F54F11C" w:rsidR="00B216AF" w:rsidRPr="00C65A43" w:rsidRDefault="00B216A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</w:tc>
        <w:tc>
          <w:tcPr>
            <w:tcW w:w="900" w:type="dxa"/>
            <w:vAlign w:val="center"/>
          </w:tcPr>
          <w:p w14:paraId="1B837EC7" w14:textId="6921D3FA" w:rsidR="00E45860" w:rsidRPr="00E45860" w:rsidRDefault="00C27C3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28, </w:t>
            </w:r>
            <w:r w:rsidR="00144AE1"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1EA3555D" w14:textId="4B84D864" w:rsidR="00E45860" w:rsidRPr="00E45860" w:rsidRDefault="00D21F4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500, 2160</w:t>
            </w:r>
          </w:p>
        </w:tc>
        <w:tc>
          <w:tcPr>
            <w:tcW w:w="877" w:type="dxa"/>
            <w:vAlign w:val="center"/>
          </w:tcPr>
          <w:p w14:paraId="7B0E85AE" w14:textId="424A5A5F" w:rsidR="00E45860" w:rsidRPr="00E45860" w:rsidRDefault="00853570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  <w:tr w:rsidR="00E45860" w:rsidRPr="00E45860" w14:paraId="66C7C310" w14:textId="77777777" w:rsidTr="00E8528B">
        <w:tc>
          <w:tcPr>
            <w:tcW w:w="1660" w:type="dxa"/>
            <w:vAlign w:val="center"/>
          </w:tcPr>
          <w:p w14:paraId="3C6F8BC8" w14:textId="45BB78C4" w:rsidR="00E45860" w:rsidRPr="00E45860" w:rsidRDefault="00A27023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lastRenderedPageBreak/>
              <w:t>vivo</w:t>
            </w:r>
            <w:r w:rsidR="00017B59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</w:t>
            </w:r>
            <w:r w:rsidR="00FE49A8">
              <w:rPr>
                <w:rFonts w:ascii="Times New Roman" w:hAnsi="Times New Roman"/>
                <w:sz w:val="18"/>
                <w:szCs w:val="18"/>
                <w:lang w:eastAsia="zh-CN"/>
              </w:rPr>
              <w:t>32</w:t>
            </w:r>
            <w:r w:rsidR="00017B59">
              <w:rPr>
                <w:rFonts w:ascii="Times New Roman" w:hAnsi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105" w:type="dxa"/>
            <w:vAlign w:val="center"/>
          </w:tcPr>
          <w:p w14:paraId="4CD33D5C" w14:textId="0D0770C7" w:rsidR="00BB080F" w:rsidRDefault="00BB080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BB080F">
              <w:rPr>
                <w:sz w:val="16"/>
                <w:szCs w:val="16"/>
                <w:lang w:eastAsia="zh-CN"/>
              </w:rPr>
              <w:t>InH Mixed Office (ISD=20m, 12 BS x 2 operators, 10x10m boxes),</w:t>
            </w:r>
          </w:p>
          <w:p w14:paraId="717E3B03" w14:textId="59A63C9B" w:rsidR="00A60E1E" w:rsidRDefault="00A60E1E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 w:rsidR="000A2BC3">
              <w:rPr>
                <w:sz w:val="16"/>
                <w:szCs w:val="16"/>
                <w:lang w:eastAsia="zh-CN"/>
              </w:rPr>
              <w:t>20 UE in area</w:t>
            </w:r>
          </w:p>
          <w:p w14:paraId="24813CD5" w14:textId="77777777" w:rsidR="00A60E1E" w:rsidRPr="00BB080F" w:rsidRDefault="00A60E1E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20825827" w14:textId="3D5627DC" w:rsidR="00E45860" w:rsidRDefault="00640C9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UMi-Street Canyon</w:t>
            </w:r>
            <w:r w:rsidR="00BB080F" w:rsidRPr="00BB080F">
              <w:rPr>
                <w:sz w:val="16"/>
                <w:szCs w:val="16"/>
                <w:lang w:eastAsia="zh-CN"/>
              </w:rPr>
              <w:t xml:space="preserve"> (ISD=200m, 2 layers</w:t>
            </w:r>
            <w:r w:rsidR="00AB1118">
              <w:rPr>
                <w:sz w:val="16"/>
                <w:szCs w:val="16"/>
                <w:lang w:eastAsia="zh-CN"/>
              </w:rPr>
              <w:t xml:space="preserve">, 1 </w:t>
            </w:r>
            <w:r w:rsidR="00E535DA">
              <w:rPr>
                <w:sz w:val="16"/>
                <w:szCs w:val="16"/>
                <w:lang w:eastAsia="zh-CN"/>
              </w:rPr>
              <w:t>micro BS per Hexagonal area</w:t>
            </w:r>
            <w:r w:rsidR="00BB080F" w:rsidRPr="00BB080F">
              <w:rPr>
                <w:sz w:val="16"/>
                <w:szCs w:val="16"/>
                <w:lang w:eastAsia="zh-CN"/>
              </w:rPr>
              <w:t>)</w:t>
            </w:r>
          </w:p>
          <w:p w14:paraId="1E524B81" w14:textId="1C43C9FB" w:rsidR="00640C93" w:rsidRPr="00BB080F" w:rsidRDefault="00B526C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 UE per micro TRP</w:t>
            </w:r>
          </w:p>
        </w:tc>
        <w:tc>
          <w:tcPr>
            <w:tcW w:w="2520" w:type="dxa"/>
            <w:vAlign w:val="center"/>
          </w:tcPr>
          <w:p w14:paraId="08AE0811" w14:textId="1BE48A83" w:rsidR="00BB080F" w:rsidRDefault="00BB080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BB080F">
              <w:rPr>
                <w:sz w:val="16"/>
                <w:szCs w:val="16"/>
                <w:lang w:eastAsia="zh-CN"/>
              </w:rPr>
              <w:t>(1,1,4</w:t>
            </w:r>
            <w:r w:rsidRPr="00BB080F">
              <w:rPr>
                <w:sz w:val="16"/>
                <w:szCs w:val="16"/>
                <w:lang w:val="ru-RU" w:eastAsia="zh-CN"/>
              </w:rPr>
              <w:t>,</w:t>
            </w:r>
            <w:r w:rsidRPr="00BB080F">
              <w:rPr>
                <w:sz w:val="16"/>
                <w:szCs w:val="16"/>
                <w:lang w:eastAsia="zh-CN"/>
              </w:rPr>
              <w:t>4</w:t>
            </w:r>
            <w:r w:rsidRPr="00BB080F">
              <w:rPr>
                <w:sz w:val="16"/>
                <w:szCs w:val="16"/>
                <w:lang w:val="ru-RU" w:eastAsia="zh-CN"/>
              </w:rPr>
              <w:t>,2)</w:t>
            </w:r>
            <w:r w:rsidRPr="00BB080F">
              <w:rPr>
                <w:sz w:val="16"/>
                <w:szCs w:val="16"/>
                <w:lang w:eastAsia="zh-CN"/>
              </w:rPr>
              <w:t>, (1,1,16</w:t>
            </w:r>
            <w:r w:rsidRPr="00BB080F">
              <w:rPr>
                <w:sz w:val="16"/>
                <w:szCs w:val="16"/>
                <w:lang w:val="ru-RU" w:eastAsia="zh-CN"/>
              </w:rPr>
              <w:t>,</w:t>
            </w:r>
            <w:r w:rsidRPr="00BB080F">
              <w:rPr>
                <w:sz w:val="16"/>
                <w:szCs w:val="16"/>
                <w:lang w:eastAsia="zh-CN"/>
              </w:rPr>
              <w:t>8</w:t>
            </w:r>
            <w:r w:rsidRPr="00BB080F">
              <w:rPr>
                <w:sz w:val="16"/>
                <w:szCs w:val="16"/>
                <w:lang w:val="ru-RU" w:eastAsia="zh-CN"/>
              </w:rPr>
              <w:t>,2)</w:t>
            </w:r>
            <w:r w:rsidRPr="00BB080F">
              <w:rPr>
                <w:sz w:val="16"/>
                <w:szCs w:val="16"/>
                <w:lang w:eastAsia="zh-CN"/>
              </w:rPr>
              <w:t xml:space="preserve"> BS</w:t>
            </w:r>
          </w:p>
          <w:p w14:paraId="29A282FB" w14:textId="20B65AD7" w:rsidR="000A2BC3" w:rsidRDefault="000A2BC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0EC7A72D" w14:textId="77777777" w:rsidR="000A2BC3" w:rsidRPr="00BB080F" w:rsidRDefault="000A2BC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6E4639DD" w14:textId="77777777" w:rsidR="00E45860" w:rsidRDefault="00BB080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BB080F">
              <w:rPr>
                <w:sz w:val="16"/>
                <w:szCs w:val="16"/>
                <w:lang w:eastAsia="zh-CN"/>
              </w:rPr>
              <w:t xml:space="preserve">(1,1,2,2,2), </w:t>
            </w:r>
            <w:r w:rsidRPr="00BB080F">
              <w:rPr>
                <w:sz w:val="16"/>
                <w:szCs w:val="16"/>
                <w:lang w:val="ru-RU" w:eastAsia="zh-CN"/>
              </w:rPr>
              <w:t>(</w:t>
            </w:r>
            <w:r w:rsidRPr="00BB080F">
              <w:rPr>
                <w:sz w:val="16"/>
                <w:szCs w:val="16"/>
                <w:lang w:eastAsia="zh-CN"/>
              </w:rPr>
              <w:t>1,1,2</w:t>
            </w:r>
            <w:r w:rsidRPr="00BB080F">
              <w:rPr>
                <w:sz w:val="16"/>
                <w:szCs w:val="16"/>
                <w:lang w:val="ru-RU" w:eastAsia="zh-CN"/>
              </w:rPr>
              <w:t>,</w:t>
            </w:r>
            <w:r w:rsidRPr="00BB080F">
              <w:rPr>
                <w:sz w:val="16"/>
                <w:szCs w:val="16"/>
                <w:lang w:eastAsia="zh-CN"/>
              </w:rPr>
              <w:t>4</w:t>
            </w:r>
            <w:r w:rsidRPr="00BB080F">
              <w:rPr>
                <w:sz w:val="16"/>
                <w:szCs w:val="16"/>
                <w:lang w:val="ru-RU" w:eastAsia="zh-CN"/>
              </w:rPr>
              <w:t>,2)</w:t>
            </w:r>
            <w:r w:rsidRPr="00BB080F">
              <w:rPr>
                <w:sz w:val="16"/>
                <w:szCs w:val="16"/>
                <w:lang w:eastAsia="zh-CN"/>
              </w:rPr>
              <w:t xml:space="preserve"> UE</w:t>
            </w:r>
          </w:p>
          <w:p w14:paraId="56275127" w14:textId="1726D178" w:rsidR="000A2BC3" w:rsidRPr="00BB080F" w:rsidRDefault="000A2BC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</w:tc>
        <w:tc>
          <w:tcPr>
            <w:tcW w:w="900" w:type="dxa"/>
            <w:vAlign w:val="center"/>
          </w:tcPr>
          <w:p w14:paraId="3D613556" w14:textId="7183BC6A" w:rsidR="00E45860" w:rsidRPr="00E45860" w:rsidRDefault="00BB080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50C4C099" w14:textId="596FF19B" w:rsidR="00E45860" w:rsidRDefault="00BB080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500 (InH),</w:t>
            </w:r>
          </w:p>
          <w:p w14:paraId="3694A558" w14:textId="77777777" w:rsidR="000A2BC3" w:rsidRDefault="000A2BC3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547FADC" w14:textId="634E7004" w:rsidR="00BB080F" w:rsidRPr="00E45860" w:rsidRDefault="00BB080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2000 (Dense Urban)</w:t>
            </w:r>
          </w:p>
        </w:tc>
        <w:tc>
          <w:tcPr>
            <w:tcW w:w="877" w:type="dxa"/>
            <w:vAlign w:val="center"/>
          </w:tcPr>
          <w:p w14:paraId="456FA2DD" w14:textId="556BFA17" w:rsidR="00E45860" w:rsidRPr="00E45860" w:rsidRDefault="00BB080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960</w:t>
            </w:r>
          </w:p>
        </w:tc>
      </w:tr>
      <w:tr w:rsidR="00E45860" w:rsidRPr="00E45860" w14:paraId="5E924185" w14:textId="77777777" w:rsidTr="00E8528B">
        <w:tc>
          <w:tcPr>
            <w:tcW w:w="1660" w:type="dxa"/>
            <w:vAlign w:val="center"/>
          </w:tcPr>
          <w:p w14:paraId="32DD847D" w14:textId="7FE0D6EA" w:rsidR="00E45860" w:rsidRPr="00E45860" w:rsidRDefault="00A27023" w:rsidP="00E8528B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ZTE</w:t>
            </w:r>
            <w:r w:rsidR="00017B59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[61]</w:t>
            </w:r>
          </w:p>
        </w:tc>
        <w:tc>
          <w:tcPr>
            <w:tcW w:w="3105" w:type="dxa"/>
            <w:vAlign w:val="center"/>
          </w:tcPr>
          <w:p w14:paraId="518A1318" w14:textId="77777777" w:rsidR="000763FD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>InH Open Office (ISD=20m, 6 BS x 2 operators),</w:t>
            </w:r>
          </w:p>
          <w:p w14:paraId="04C7E57E" w14:textId="77777777" w:rsidR="000763FD" w:rsidRDefault="000763FD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77307D2F" w14:textId="03BBD65D" w:rsidR="00E45860" w:rsidRPr="00C65A43" w:rsidRDefault="00C65A43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C65A43">
              <w:rPr>
                <w:sz w:val="16"/>
                <w:szCs w:val="16"/>
                <w:lang w:eastAsia="zh-CN"/>
              </w:rPr>
              <w:t>UMa (ISD=100m)</w:t>
            </w:r>
          </w:p>
        </w:tc>
        <w:tc>
          <w:tcPr>
            <w:tcW w:w="2520" w:type="dxa"/>
            <w:vAlign w:val="center"/>
          </w:tcPr>
          <w:p w14:paraId="258918F5" w14:textId="17B767D1" w:rsidR="00357EDF" w:rsidRPr="00357EDF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</w:t>
            </w:r>
            <w:r w:rsidRPr="00357EDF">
              <w:rPr>
                <w:sz w:val="16"/>
                <w:szCs w:val="16"/>
                <w:lang w:val="ru-RU" w:eastAsia="zh-CN"/>
              </w:rPr>
              <w:t>8,16,2)</w:t>
            </w:r>
            <w:r w:rsidRPr="00357EDF">
              <w:rPr>
                <w:sz w:val="16"/>
                <w:szCs w:val="16"/>
                <w:lang w:eastAsia="zh-CN"/>
              </w:rPr>
              <w:t xml:space="preserve"> BS,</w:t>
            </w:r>
          </w:p>
          <w:p w14:paraId="07B9EDB7" w14:textId="77777777" w:rsidR="007766DF" w:rsidRPr="00C65A43" w:rsidRDefault="007766DF" w:rsidP="007766DF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  <w:p w14:paraId="52EE3A09" w14:textId="77777777" w:rsidR="007766DF" w:rsidRDefault="007766DF" w:rsidP="007766DF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val="ru-RU"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 xml:space="preserve"> </w:t>
            </w:r>
          </w:p>
          <w:p w14:paraId="0AD82AAD" w14:textId="77777777" w:rsidR="00E45860" w:rsidRDefault="00357EDF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1,1,1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2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 w:rsidRPr="00357EDF">
              <w:rPr>
                <w:sz w:val="16"/>
                <w:szCs w:val="16"/>
                <w:lang w:eastAsia="zh-CN"/>
              </w:rPr>
              <w:t xml:space="preserve">, </w:t>
            </w: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1,1,4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 w:rsidRPr="00357EDF">
              <w:rPr>
                <w:sz w:val="16"/>
                <w:szCs w:val="16"/>
                <w:lang w:eastAsia="zh-CN"/>
              </w:rPr>
              <w:t xml:space="preserve"> UE,</w:t>
            </w:r>
          </w:p>
          <w:p w14:paraId="1A3F62BF" w14:textId="7CE3DD27" w:rsidR="00171DF4" w:rsidRPr="00357EDF" w:rsidRDefault="00171DF4" w:rsidP="00E8528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(dv,dh)=(0.5,0.5)</w:t>
            </w:r>
          </w:p>
        </w:tc>
        <w:tc>
          <w:tcPr>
            <w:tcW w:w="900" w:type="dxa"/>
            <w:vAlign w:val="center"/>
          </w:tcPr>
          <w:p w14:paraId="0CBBF7CE" w14:textId="68670D55" w:rsidR="00E45860" w:rsidRPr="00E45860" w:rsidRDefault="00144AE1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00" w:type="dxa"/>
            <w:vAlign w:val="center"/>
          </w:tcPr>
          <w:p w14:paraId="221E5914" w14:textId="1966BF89" w:rsidR="00E45860" w:rsidRPr="00E45860" w:rsidRDefault="00D21F46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2160</w:t>
            </w:r>
          </w:p>
        </w:tc>
        <w:tc>
          <w:tcPr>
            <w:tcW w:w="877" w:type="dxa"/>
            <w:vAlign w:val="center"/>
          </w:tcPr>
          <w:p w14:paraId="014C136F" w14:textId="3468AF05" w:rsidR="00E45860" w:rsidRPr="00E45860" w:rsidRDefault="007766DF" w:rsidP="00E8528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</w:tr>
    </w:tbl>
    <w:p w14:paraId="7D2998C0" w14:textId="3FD5FBC8" w:rsidR="002F2B2F" w:rsidRDefault="002F2B2F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97B6D5A" w14:textId="4E244D11" w:rsidR="00857483" w:rsidRDefault="00857483" w:rsidP="00E20DA6">
      <w:pPr>
        <w:pStyle w:val="Caption"/>
        <w:keepNext/>
        <w:jc w:val="center"/>
      </w:pPr>
      <w:bookmarkStart w:id="6" w:name="_Ref41178618"/>
      <w:r>
        <w:t xml:space="preserve">Table </w:t>
      </w:r>
      <w:fldSimple w:instr=" SEQ Table \* ARABIC ">
        <w:r w:rsidR="00784338">
          <w:rPr>
            <w:noProof/>
          </w:rPr>
          <w:t>6</w:t>
        </w:r>
      </w:fldSimple>
      <w:bookmarkEnd w:id="6"/>
      <w:r w:rsidR="002B1EE5">
        <w:t>. Summary of system level simulation parameters set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460"/>
        <w:gridCol w:w="1338"/>
        <w:gridCol w:w="983"/>
        <w:gridCol w:w="983"/>
        <w:gridCol w:w="627"/>
        <w:gridCol w:w="627"/>
        <w:gridCol w:w="1158"/>
        <w:gridCol w:w="1306"/>
      </w:tblGrid>
      <w:tr w:rsidR="00E54AFA" w:rsidRPr="00E45860" w14:paraId="0F2962F7" w14:textId="3D401BCB" w:rsidTr="00857483">
        <w:tc>
          <w:tcPr>
            <w:tcW w:w="1480" w:type="dxa"/>
            <w:shd w:val="clear" w:color="auto" w:fill="D9D9D9" w:themeFill="background1" w:themeFillShade="D9"/>
            <w:vAlign w:val="center"/>
          </w:tcPr>
          <w:p w14:paraId="4DC16905" w14:textId="77777777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E8528B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center"/>
          </w:tcPr>
          <w:p w14:paraId="502ACEA6" w14:textId="77777777" w:rsidR="00E54AFA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BS TxP</w:t>
            </w:r>
          </w:p>
          <w:p w14:paraId="0FE6D656" w14:textId="35139203" w:rsidR="00BD4D65" w:rsidRPr="00E8528B" w:rsidRDefault="00BD4D65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[dBm]</w:t>
            </w:r>
          </w:p>
        </w:tc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72895BC1" w14:textId="77777777" w:rsidR="00E54AFA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UE TxP</w:t>
            </w:r>
          </w:p>
          <w:p w14:paraId="25B95BD7" w14:textId="25290D9C" w:rsidR="00BD4D65" w:rsidRPr="00E8528B" w:rsidRDefault="00BD4D65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[dBm]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14:paraId="5304FC3B" w14:textId="6338EA74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BS AE gain [dBi]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14:paraId="09F56676" w14:textId="17E60D73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UE AE gain [dBi]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14:paraId="26686CF9" w14:textId="302FF2C4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BS NF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14:paraId="6FDD9E44" w14:textId="2B040132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UE NF</w:t>
            </w:r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14:paraId="4F9A7261" w14:textId="085EC787" w:rsidR="00E54AFA" w:rsidRPr="00E8528B" w:rsidRDefault="00E54AF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5F76FEC8" w14:textId="57F349A3" w:rsidR="00E54AFA" w:rsidRDefault="00DB72CA" w:rsidP="00DB72C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Others</w:t>
            </w:r>
          </w:p>
        </w:tc>
      </w:tr>
      <w:tr w:rsidR="00E54AFA" w:rsidRPr="00E45860" w14:paraId="6E9682A6" w14:textId="7B78A7AC" w:rsidTr="00857483">
        <w:tc>
          <w:tcPr>
            <w:tcW w:w="1480" w:type="dxa"/>
            <w:vAlign w:val="center"/>
          </w:tcPr>
          <w:p w14:paraId="41C65909" w14:textId="206194BF" w:rsidR="00E54AFA" w:rsidRDefault="00E54AFA" w:rsidP="00E54AF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Ericsson</w:t>
            </w:r>
            <w:r w:rsidR="009F34F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[39]</w:t>
            </w:r>
          </w:p>
        </w:tc>
        <w:tc>
          <w:tcPr>
            <w:tcW w:w="1460" w:type="dxa"/>
            <w:vAlign w:val="center"/>
          </w:tcPr>
          <w:p w14:paraId="52ABC532" w14:textId="14394624" w:rsidR="0040362E" w:rsidRDefault="0040362E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 dBm (128 AE),</w:t>
            </w:r>
          </w:p>
          <w:p w14:paraId="7FDAC7B9" w14:textId="77777777" w:rsidR="0040362E" w:rsidRDefault="0040362E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19 dBm (62 AE)</w:t>
            </w:r>
          </w:p>
          <w:p w14:paraId="71529269" w14:textId="08BC1125" w:rsidR="00E54AFA" w:rsidRPr="00DB72CA" w:rsidRDefault="0040362E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 dBm (4 AE)</w:t>
            </w:r>
          </w:p>
        </w:tc>
        <w:tc>
          <w:tcPr>
            <w:tcW w:w="1338" w:type="dxa"/>
            <w:vAlign w:val="center"/>
          </w:tcPr>
          <w:p w14:paraId="07C7AA1A" w14:textId="289FDD83" w:rsidR="00E54AFA" w:rsidRPr="00DB72CA" w:rsidRDefault="0040362E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 dBm</w:t>
            </w:r>
          </w:p>
        </w:tc>
        <w:tc>
          <w:tcPr>
            <w:tcW w:w="983" w:type="dxa"/>
            <w:vAlign w:val="center"/>
          </w:tcPr>
          <w:p w14:paraId="11D566EA" w14:textId="1801B020" w:rsidR="00E54AFA" w:rsidRPr="00DB72CA" w:rsidRDefault="0040362E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42D9CCB7" w14:textId="6AA5D657" w:rsidR="00E54AFA" w:rsidRPr="00DB72CA" w:rsidRDefault="00335D26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27" w:type="dxa"/>
            <w:vAlign w:val="center"/>
          </w:tcPr>
          <w:p w14:paraId="388F5AAD" w14:textId="35710844" w:rsidR="00E54AFA" w:rsidRPr="00DB72CA" w:rsidRDefault="00335D26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3C9F03AC" w14:textId="3F52E848" w:rsidR="00E54AFA" w:rsidRPr="00DB72CA" w:rsidRDefault="00335D26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58" w:type="dxa"/>
            <w:vAlign w:val="center"/>
          </w:tcPr>
          <w:p w14:paraId="2B63B48A" w14:textId="2C4A0E00" w:rsidR="00E54AFA" w:rsidRDefault="00AA378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</w:t>
            </w:r>
            <w:r w:rsidR="00B10200"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  <w:r w:rsidR="0043737E">
              <w:rPr>
                <w:rFonts w:ascii="Times New Roman" w:hAnsi="Times New Roman"/>
                <w:sz w:val="16"/>
                <w:szCs w:val="16"/>
                <w:lang w:eastAsia="zh-CN"/>
              </w:rPr>
              <w:t>1,3</w:t>
            </w:r>
          </w:p>
          <w:p w14:paraId="6D8F1AA4" w14:textId="26AE5E4A" w:rsidR="00AA3788" w:rsidRPr="00DB72CA" w:rsidRDefault="00362FD9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(</w:t>
            </w:r>
            <w:r w:rsidR="00AA3788">
              <w:rPr>
                <w:rFonts w:ascii="Times New Roman" w:hAnsi="Times New Roman"/>
                <w:sz w:val="16"/>
                <w:szCs w:val="16"/>
                <w:lang w:eastAsia="zh-CN"/>
              </w:rPr>
              <w:t>27M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byte</w:t>
            </w:r>
            <w:r w:rsidR="00B10200">
              <w:rPr>
                <w:rFonts w:ascii="Times New Roman" w:hAnsi="Times New Roman"/>
                <w:sz w:val="16"/>
                <w:szCs w:val="16"/>
                <w:lang w:eastAsia="zh-CN"/>
              </w:rPr>
              <w:t>/file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06" w:type="dxa"/>
            <w:vAlign w:val="center"/>
          </w:tcPr>
          <w:p w14:paraId="5EC56685" w14:textId="77777777" w:rsidR="00E54AFA" w:rsidRPr="00DB72CA" w:rsidRDefault="00E54AF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E54AFA" w:rsidRPr="00E45860" w14:paraId="5C559E94" w14:textId="560C199B" w:rsidTr="00857483">
        <w:tc>
          <w:tcPr>
            <w:tcW w:w="1480" w:type="dxa"/>
            <w:vAlign w:val="center"/>
          </w:tcPr>
          <w:p w14:paraId="1F1F1869" w14:textId="3068880A" w:rsidR="00E54AFA" w:rsidRPr="00E45860" w:rsidRDefault="00E54AFA" w:rsidP="00E54AF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Huawei</w:t>
            </w:r>
            <w:r w:rsidR="003E1E12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[69]</w:t>
            </w:r>
          </w:p>
        </w:tc>
        <w:tc>
          <w:tcPr>
            <w:tcW w:w="1460" w:type="dxa"/>
            <w:vAlign w:val="center"/>
          </w:tcPr>
          <w:p w14:paraId="06F84299" w14:textId="746B3577" w:rsidR="00E54AFA" w:rsidRPr="00DB72CA" w:rsidRDefault="00B25A3C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40 </w:t>
            </w:r>
            <w:r w:rsidR="00BD4D6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dBm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EIRP</w:t>
            </w:r>
          </w:p>
        </w:tc>
        <w:tc>
          <w:tcPr>
            <w:tcW w:w="1338" w:type="dxa"/>
            <w:vAlign w:val="center"/>
          </w:tcPr>
          <w:p w14:paraId="4191F45A" w14:textId="3C1FA1BD" w:rsidR="00E54AFA" w:rsidRPr="00DB72CA" w:rsidRDefault="00B25A3C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 dBm EIRP</w:t>
            </w:r>
          </w:p>
        </w:tc>
        <w:tc>
          <w:tcPr>
            <w:tcW w:w="983" w:type="dxa"/>
            <w:vAlign w:val="center"/>
          </w:tcPr>
          <w:p w14:paraId="175802C7" w14:textId="511E14FF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83" w:type="dxa"/>
            <w:vAlign w:val="center"/>
          </w:tcPr>
          <w:p w14:paraId="266F5D38" w14:textId="0A185CCC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627" w:type="dxa"/>
            <w:vAlign w:val="center"/>
          </w:tcPr>
          <w:p w14:paraId="1957E76A" w14:textId="63ACAFA3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7C0E5741" w14:textId="0999EFED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10, 13</w:t>
            </w:r>
          </w:p>
        </w:tc>
        <w:tc>
          <w:tcPr>
            <w:tcW w:w="1158" w:type="dxa"/>
            <w:vAlign w:val="center"/>
          </w:tcPr>
          <w:p w14:paraId="2353168C" w14:textId="3C9EF81B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FTP-3</w:t>
            </w:r>
            <w:r w:rsidR="00FD4E8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CE7195">
              <w:rPr>
                <w:rFonts w:ascii="Times New Roman" w:hAnsi="Times New Roman"/>
                <w:sz w:val="16"/>
                <w:szCs w:val="16"/>
                <w:lang w:eastAsia="zh-CN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0.5M</w:t>
            </w:r>
            <w:r w:rsidR="00CE7195">
              <w:rPr>
                <w:rFonts w:ascii="Times New Roman" w:hAnsi="Times New Roman"/>
                <w:sz w:val="16"/>
                <w:szCs w:val="16"/>
                <w:lang w:eastAsia="zh-CN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yte</w:t>
            </w:r>
            <w:r w:rsidR="00CE7195"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06" w:type="dxa"/>
            <w:vAlign w:val="center"/>
          </w:tcPr>
          <w:p w14:paraId="293F35D0" w14:textId="77777777" w:rsidR="00E54AFA" w:rsidRPr="00DB72CA" w:rsidRDefault="00E54AF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E54AFA" w:rsidRPr="00E45860" w14:paraId="429456D4" w14:textId="5C41ABC2" w:rsidTr="00857483">
        <w:tc>
          <w:tcPr>
            <w:tcW w:w="1480" w:type="dxa"/>
            <w:vAlign w:val="center"/>
          </w:tcPr>
          <w:p w14:paraId="5BB18222" w14:textId="5018CEA5" w:rsidR="00E54AFA" w:rsidRPr="00E45860" w:rsidRDefault="00E54AFA" w:rsidP="00E54AF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Intel</w:t>
            </w:r>
            <w:r w:rsidR="008E4237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[62]</w:t>
            </w:r>
          </w:p>
        </w:tc>
        <w:tc>
          <w:tcPr>
            <w:tcW w:w="1460" w:type="dxa"/>
            <w:vAlign w:val="center"/>
          </w:tcPr>
          <w:p w14:paraId="2711609E" w14:textId="4A4B7455" w:rsidR="00E54AFA" w:rsidRPr="00DB72CA" w:rsidRDefault="009E0C2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8" w:type="dxa"/>
            <w:vAlign w:val="center"/>
          </w:tcPr>
          <w:p w14:paraId="004EAA5A" w14:textId="4BBAC4E8" w:rsidR="00E54AFA" w:rsidRPr="00DB72CA" w:rsidRDefault="009E0C2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83" w:type="dxa"/>
            <w:vAlign w:val="center"/>
          </w:tcPr>
          <w:p w14:paraId="64E9DDDD" w14:textId="10543D4F" w:rsidR="00E54AFA" w:rsidRPr="00DB72CA" w:rsidRDefault="005570C2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7AF156B4" w14:textId="0AC0C191" w:rsidR="00E54AFA" w:rsidRPr="00DB72CA" w:rsidRDefault="005570C2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27" w:type="dxa"/>
            <w:vAlign w:val="center"/>
          </w:tcPr>
          <w:p w14:paraId="17982371" w14:textId="77637237" w:rsidR="00E54AFA" w:rsidRPr="00DB72CA" w:rsidRDefault="00C27C05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627" w:type="dxa"/>
            <w:vAlign w:val="center"/>
          </w:tcPr>
          <w:p w14:paraId="4EFD2F4B" w14:textId="3D21A376" w:rsidR="00E54AFA" w:rsidRPr="00DB72CA" w:rsidRDefault="00C27C05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58" w:type="dxa"/>
            <w:vAlign w:val="center"/>
          </w:tcPr>
          <w:p w14:paraId="6955BA74" w14:textId="17480ACD" w:rsidR="00E54AFA" w:rsidRPr="00DB72CA" w:rsidRDefault="00FF267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06" w:type="dxa"/>
            <w:vAlign w:val="center"/>
          </w:tcPr>
          <w:p w14:paraId="5E671DD2" w14:textId="77777777" w:rsidR="00E54AFA" w:rsidRPr="00DB72CA" w:rsidRDefault="00E54AF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1688D" w:rsidRPr="00E45860" w14:paraId="38843BAD" w14:textId="77777777" w:rsidTr="00857483">
        <w:tc>
          <w:tcPr>
            <w:tcW w:w="1480" w:type="dxa"/>
            <w:vAlign w:val="center"/>
          </w:tcPr>
          <w:p w14:paraId="5F007B94" w14:textId="5E40F7CD" w:rsidR="0071688D" w:rsidRDefault="0071688D" w:rsidP="007168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Nokia [38]</w:t>
            </w:r>
          </w:p>
        </w:tc>
        <w:tc>
          <w:tcPr>
            <w:tcW w:w="1460" w:type="dxa"/>
            <w:vAlign w:val="center"/>
          </w:tcPr>
          <w:p w14:paraId="250FAD36" w14:textId="16C3BA70" w:rsidR="0071688D" w:rsidRDefault="003318ED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 dBm</w:t>
            </w:r>
            <w:r w:rsidR="003D04D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EIRP</w:t>
            </w:r>
          </w:p>
          <w:p w14:paraId="3091C597" w14:textId="0A445DF0" w:rsidR="003D04D1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18 dBm TxP</w:t>
            </w:r>
          </w:p>
        </w:tc>
        <w:tc>
          <w:tcPr>
            <w:tcW w:w="1338" w:type="dxa"/>
            <w:vAlign w:val="center"/>
          </w:tcPr>
          <w:p w14:paraId="6356101D" w14:textId="7BD4850B" w:rsidR="0071688D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83" w:type="dxa"/>
            <w:vAlign w:val="center"/>
          </w:tcPr>
          <w:p w14:paraId="77B515B4" w14:textId="2300F46E" w:rsidR="0071688D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83" w:type="dxa"/>
            <w:vAlign w:val="center"/>
          </w:tcPr>
          <w:p w14:paraId="790E8D2D" w14:textId="76ADD622" w:rsidR="0071688D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627" w:type="dxa"/>
            <w:vAlign w:val="center"/>
          </w:tcPr>
          <w:p w14:paraId="3E4B020A" w14:textId="05FCBCB5" w:rsidR="0071688D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627" w:type="dxa"/>
            <w:vAlign w:val="center"/>
          </w:tcPr>
          <w:p w14:paraId="5E9A1BDD" w14:textId="4BE02406" w:rsidR="0071688D" w:rsidRDefault="003D04D1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58" w:type="dxa"/>
            <w:vAlign w:val="center"/>
          </w:tcPr>
          <w:p w14:paraId="592BCC25" w14:textId="0125DB34" w:rsidR="0071688D" w:rsidRDefault="003318ED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FTP-3 (0.5Mbyte)</w:t>
            </w:r>
          </w:p>
        </w:tc>
        <w:tc>
          <w:tcPr>
            <w:tcW w:w="1306" w:type="dxa"/>
            <w:vAlign w:val="center"/>
          </w:tcPr>
          <w:p w14:paraId="00437FA3" w14:textId="77777777" w:rsidR="0071688D" w:rsidRPr="00DB72CA" w:rsidRDefault="0071688D" w:rsidP="007168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E54AFA" w:rsidRPr="00E45860" w14:paraId="04BFA99C" w14:textId="7D6C1E43" w:rsidTr="00857483">
        <w:tc>
          <w:tcPr>
            <w:tcW w:w="1480" w:type="dxa"/>
            <w:vAlign w:val="center"/>
          </w:tcPr>
          <w:p w14:paraId="4FD3E65F" w14:textId="44A5DF3D" w:rsidR="00E54AFA" w:rsidRPr="00124E1B" w:rsidRDefault="00E54AFA" w:rsidP="00E54AF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124E1B">
              <w:rPr>
                <w:rFonts w:ascii="Times New Roman" w:hAnsi="Times New Roman"/>
                <w:sz w:val="18"/>
                <w:szCs w:val="18"/>
                <w:lang w:eastAsia="zh-CN"/>
              </w:rPr>
              <w:t>Samsung</w:t>
            </w:r>
            <w:r w:rsidR="008E4237" w:rsidRPr="00124E1B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[65]</w:t>
            </w:r>
          </w:p>
        </w:tc>
        <w:tc>
          <w:tcPr>
            <w:tcW w:w="1460" w:type="dxa"/>
            <w:vAlign w:val="center"/>
          </w:tcPr>
          <w:p w14:paraId="0F399ECF" w14:textId="46A23EA2" w:rsidR="00E54AFA" w:rsidRPr="00124E1B" w:rsidRDefault="00B25A3C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24E1B">
              <w:rPr>
                <w:rFonts w:ascii="Times New Roman" w:hAnsi="Times New Roman"/>
                <w:sz w:val="16"/>
                <w:szCs w:val="16"/>
                <w:lang w:eastAsia="zh-CN"/>
              </w:rPr>
              <w:t>18 dBm</w:t>
            </w:r>
            <w:r w:rsidR="00124E1B" w:rsidRPr="00124E1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TxP</w:t>
            </w:r>
          </w:p>
        </w:tc>
        <w:tc>
          <w:tcPr>
            <w:tcW w:w="1338" w:type="dxa"/>
            <w:vAlign w:val="center"/>
          </w:tcPr>
          <w:p w14:paraId="59386DA1" w14:textId="428C824C" w:rsidR="00E54AFA" w:rsidRPr="00DB72CA" w:rsidRDefault="00B25A3C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 dBm</w:t>
            </w:r>
            <w:r w:rsidR="00DE4E2D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TxP</w:t>
            </w:r>
          </w:p>
        </w:tc>
        <w:tc>
          <w:tcPr>
            <w:tcW w:w="983" w:type="dxa"/>
            <w:vAlign w:val="center"/>
          </w:tcPr>
          <w:p w14:paraId="64D2925A" w14:textId="13614BC4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7D4570DE" w14:textId="16A44D09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27" w:type="dxa"/>
            <w:vAlign w:val="center"/>
          </w:tcPr>
          <w:p w14:paraId="6C07DD3F" w14:textId="382C19E7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71740297" w14:textId="5521576D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58" w:type="dxa"/>
            <w:vAlign w:val="center"/>
          </w:tcPr>
          <w:p w14:paraId="0764EEE2" w14:textId="2004A62D" w:rsidR="00BC4A88" w:rsidRDefault="00BC4A8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FTP-1</w:t>
            </w:r>
          </w:p>
          <w:p w14:paraId="6D67C225" w14:textId="77777777" w:rsidR="00BC4A88" w:rsidRDefault="00BC4A8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5B8C9F7" w14:textId="0D30B10B" w:rsidR="00E54AFA" w:rsidRPr="00DB72CA" w:rsidRDefault="00BC4A8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FTP-3 (0.5Mbyte)</w:t>
            </w:r>
          </w:p>
        </w:tc>
        <w:tc>
          <w:tcPr>
            <w:tcW w:w="1306" w:type="dxa"/>
            <w:vAlign w:val="center"/>
          </w:tcPr>
          <w:p w14:paraId="182FEC29" w14:textId="345D9E74" w:rsidR="00135CEB" w:rsidRPr="00135CEB" w:rsidRDefault="00135CEB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35CEB">
              <w:rPr>
                <w:rFonts w:ascii="Times New Roman" w:hAnsi="Times New Roman"/>
                <w:sz w:val="16"/>
                <w:szCs w:val="16"/>
                <w:lang w:eastAsia="zh-CN"/>
              </w:rPr>
              <w:t>Min received power from serving cell:</w:t>
            </w:r>
          </w:p>
          <w:p w14:paraId="37D1EF0B" w14:textId="4FF57FAD" w:rsidR="00E54AFA" w:rsidRPr="007722D7" w:rsidRDefault="00135CEB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135CEB">
              <w:rPr>
                <w:rFonts w:ascii="Times New Roman" w:hAnsi="Times New Roman"/>
                <w:sz w:val="16"/>
                <w:szCs w:val="16"/>
                <w:lang w:eastAsia="zh-CN"/>
              </w:rPr>
              <w:t>-82dBm</w:t>
            </w:r>
          </w:p>
        </w:tc>
      </w:tr>
      <w:tr w:rsidR="00E54AFA" w:rsidRPr="00E45860" w14:paraId="127B6DB3" w14:textId="6414AC26" w:rsidTr="00857483">
        <w:tc>
          <w:tcPr>
            <w:tcW w:w="1480" w:type="dxa"/>
            <w:vAlign w:val="center"/>
          </w:tcPr>
          <w:p w14:paraId="47DA728E" w14:textId="6C29F487" w:rsidR="00E54AFA" w:rsidRPr="00E45860" w:rsidRDefault="00E54AFA" w:rsidP="00E54AF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Qualcomm</w:t>
            </w:r>
            <w:r w:rsidR="00CB209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[26]</w:t>
            </w:r>
            <w:r w:rsidR="008D51D9">
              <w:rPr>
                <w:rFonts w:ascii="Times New Roman" w:hAnsi="Times New Roman"/>
                <w:sz w:val="18"/>
                <w:szCs w:val="18"/>
                <w:lang w:eastAsia="zh-CN"/>
              </w:rPr>
              <w:t>[56]</w:t>
            </w:r>
          </w:p>
        </w:tc>
        <w:tc>
          <w:tcPr>
            <w:tcW w:w="1460" w:type="dxa"/>
            <w:vAlign w:val="center"/>
          </w:tcPr>
          <w:p w14:paraId="44F45355" w14:textId="248CB6D7" w:rsidR="00E54AFA" w:rsidRPr="00DB72CA" w:rsidRDefault="00B25A3C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 dBm EIRP</w:t>
            </w:r>
          </w:p>
        </w:tc>
        <w:tc>
          <w:tcPr>
            <w:tcW w:w="1338" w:type="dxa"/>
            <w:vAlign w:val="center"/>
          </w:tcPr>
          <w:p w14:paraId="6E43057D" w14:textId="314A65DF" w:rsidR="00E54AFA" w:rsidRPr="00DB72CA" w:rsidRDefault="00F42C75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25</w:t>
            </w:r>
            <w:r w:rsidR="00B25A3C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dBm EIRP</w:t>
            </w:r>
          </w:p>
        </w:tc>
        <w:tc>
          <w:tcPr>
            <w:tcW w:w="983" w:type="dxa"/>
            <w:vAlign w:val="center"/>
          </w:tcPr>
          <w:p w14:paraId="1C368F3D" w14:textId="52D4E781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7421D054" w14:textId="4CC232A7" w:rsidR="00E54AFA" w:rsidRPr="00DB72CA" w:rsidRDefault="00B72848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27" w:type="dxa"/>
            <w:vAlign w:val="center"/>
          </w:tcPr>
          <w:p w14:paraId="5042170F" w14:textId="253B359C" w:rsidR="00E54AFA" w:rsidRPr="00DB72CA" w:rsidRDefault="00C27C05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74F88F66" w14:textId="5235DCC6" w:rsidR="00E54AFA" w:rsidRPr="00DB72CA" w:rsidRDefault="00C27C05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58" w:type="dxa"/>
            <w:vAlign w:val="center"/>
          </w:tcPr>
          <w:p w14:paraId="4C74F62E" w14:textId="38195DE6" w:rsidR="00E54AFA" w:rsidRPr="00DB72CA" w:rsidRDefault="005B15D3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Full Buffer</w:t>
            </w:r>
          </w:p>
        </w:tc>
        <w:tc>
          <w:tcPr>
            <w:tcW w:w="1306" w:type="dxa"/>
            <w:vAlign w:val="center"/>
          </w:tcPr>
          <w:p w14:paraId="081D1A01" w14:textId="77777777" w:rsidR="00E54AFA" w:rsidRPr="00DB72CA" w:rsidRDefault="00E54AFA" w:rsidP="00DB72C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C46235" w:rsidRPr="00E45860" w14:paraId="18F1A2A6" w14:textId="5DBF0B80" w:rsidTr="00857483">
        <w:tc>
          <w:tcPr>
            <w:tcW w:w="1480" w:type="dxa"/>
            <w:vAlign w:val="center"/>
          </w:tcPr>
          <w:p w14:paraId="242C17F0" w14:textId="07C63D2C" w:rsidR="00C46235" w:rsidRPr="00E45860" w:rsidRDefault="00017B59" w:rsidP="00C46235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V</w:t>
            </w:r>
            <w:r w:rsidR="00C46235">
              <w:rPr>
                <w:rFonts w:ascii="Times New Roman" w:hAnsi="Times New Roman"/>
                <w:sz w:val="18"/>
                <w:szCs w:val="18"/>
                <w:lang w:eastAsia="zh-CN"/>
              </w:rPr>
              <w:t>ivo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</w:t>
            </w:r>
            <w:r w:rsidR="00FE49A8">
              <w:rPr>
                <w:rFonts w:ascii="Times New Roman" w:hAnsi="Times New Roman"/>
                <w:sz w:val="18"/>
                <w:szCs w:val="18"/>
                <w:lang w:eastAsia="zh-CN"/>
              </w:rPr>
              <w:t>32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60" w:type="dxa"/>
            <w:vAlign w:val="center"/>
          </w:tcPr>
          <w:p w14:paraId="28D82F15" w14:textId="77777777" w:rsidR="000A2BC3" w:rsidRDefault="000A2BC3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 dBm EIRP</w:t>
            </w:r>
          </w:p>
          <w:p w14:paraId="098981B0" w14:textId="77777777" w:rsidR="000A2BC3" w:rsidRDefault="000A2BC3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A928F2B" w14:textId="0892F9E5" w:rsidR="00C46235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23dBm (32 AE)</w:t>
            </w:r>
          </w:p>
          <w:p w14:paraId="5432BF33" w14:textId="36324047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14 dBm (256 AE)</w:t>
            </w:r>
          </w:p>
        </w:tc>
        <w:tc>
          <w:tcPr>
            <w:tcW w:w="1338" w:type="dxa"/>
            <w:vAlign w:val="center"/>
          </w:tcPr>
          <w:p w14:paraId="4AB3F98C" w14:textId="77777777" w:rsidR="000A2BC3" w:rsidRDefault="000A2BC3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25 dBm EIRP</w:t>
            </w:r>
          </w:p>
          <w:p w14:paraId="46E262A9" w14:textId="77777777" w:rsidR="000A2BC3" w:rsidRDefault="000A2BC3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DB34EDE" w14:textId="75793B3C" w:rsidR="00C46235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14 dBm (8AE),</w:t>
            </w:r>
          </w:p>
          <w:p w14:paraId="1431F5C0" w14:textId="662B9530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8 dBm (32AE)</w:t>
            </w:r>
          </w:p>
        </w:tc>
        <w:tc>
          <w:tcPr>
            <w:tcW w:w="983" w:type="dxa"/>
            <w:vAlign w:val="center"/>
          </w:tcPr>
          <w:p w14:paraId="5BAD75E1" w14:textId="4D3F99C8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3B9858C1" w14:textId="1BFB6CBE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27" w:type="dxa"/>
            <w:vAlign w:val="center"/>
          </w:tcPr>
          <w:p w14:paraId="5E91C2F9" w14:textId="17877BC2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1380D607" w14:textId="458F8E55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10, 13</w:t>
            </w:r>
          </w:p>
        </w:tc>
        <w:tc>
          <w:tcPr>
            <w:tcW w:w="1158" w:type="dxa"/>
            <w:vAlign w:val="center"/>
          </w:tcPr>
          <w:p w14:paraId="450C916A" w14:textId="77777777" w:rsidR="000A2BC3" w:rsidRDefault="000A2BC3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Full Buffer,</w:t>
            </w:r>
          </w:p>
          <w:p w14:paraId="47035590" w14:textId="5C8A69E0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FTP-3 (0.5Mbyte)</w:t>
            </w:r>
          </w:p>
        </w:tc>
        <w:tc>
          <w:tcPr>
            <w:tcW w:w="1306" w:type="dxa"/>
            <w:vAlign w:val="center"/>
          </w:tcPr>
          <w:p w14:paraId="05290CD0" w14:textId="77777777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C46235" w:rsidRPr="00E45860" w14:paraId="796A2BDF" w14:textId="0F2E371B" w:rsidTr="00857483">
        <w:tc>
          <w:tcPr>
            <w:tcW w:w="1480" w:type="dxa"/>
            <w:vAlign w:val="center"/>
          </w:tcPr>
          <w:p w14:paraId="08F98C21" w14:textId="165D1246" w:rsidR="00C46235" w:rsidRPr="00E45860" w:rsidRDefault="00C46235" w:rsidP="00C46235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ZTE</w:t>
            </w:r>
            <w:r w:rsidR="00017B59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[61]</w:t>
            </w:r>
          </w:p>
        </w:tc>
        <w:tc>
          <w:tcPr>
            <w:tcW w:w="1460" w:type="dxa"/>
            <w:vAlign w:val="center"/>
          </w:tcPr>
          <w:p w14:paraId="68818EF3" w14:textId="0E699406" w:rsidR="00C46235" w:rsidRPr="00DB72CA" w:rsidRDefault="00171DF4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</w:t>
            </w:r>
            <w:r w:rsidR="00C46235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dBm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EIRP, 14dBm TxP</w:t>
            </w:r>
          </w:p>
        </w:tc>
        <w:tc>
          <w:tcPr>
            <w:tcW w:w="1338" w:type="dxa"/>
            <w:vAlign w:val="center"/>
          </w:tcPr>
          <w:p w14:paraId="489D5045" w14:textId="54FBF2ED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21 dBm</w:t>
            </w:r>
            <w:r w:rsidR="006742D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TxP</w:t>
            </w:r>
          </w:p>
        </w:tc>
        <w:tc>
          <w:tcPr>
            <w:tcW w:w="983" w:type="dxa"/>
            <w:vAlign w:val="center"/>
          </w:tcPr>
          <w:p w14:paraId="561D3F55" w14:textId="614B4B63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83" w:type="dxa"/>
            <w:vAlign w:val="center"/>
          </w:tcPr>
          <w:p w14:paraId="3B1378AB" w14:textId="2098013D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27" w:type="dxa"/>
            <w:vAlign w:val="center"/>
          </w:tcPr>
          <w:p w14:paraId="75091B53" w14:textId="30CC26A1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27" w:type="dxa"/>
            <w:vAlign w:val="center"/>
          </w:tcPr>
          <w:p w14:paraId="0CC392ED" w14:textId="574C8C91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58" w:type="dxa"/>
            <w:vAlign w:val="center"/>
          </w:tcPr>
          <w:p w14:paraId="6DD4E368" w14:textId="4093AF35" w:rsidR="00C46235" w:rsidRPr="00DB72CA" w:rsidRDefault="00C46235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06" w:type="dxa"/>
            <w:vAlign w:val="center"/>
          </w:tcPr>
          <w:p w14:paraId="7B04B7A9" w14:textId="7FE5B400" w:rsidR="00C46235" w:rsidRPr="00DB72CA" w:rsidRDefault="00D266CD" w:rsidP="00C46235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-72dBm Rx Sensitivity</w:t>
            </w:r>
          </w:p>
        </w:tc>
      </w:tr>
    </w:tbl>
    <w:p w14:paraId="0F28EF37" w14:textId="77777777" w:rsidR="002F2B2F" w:rsidRDefault="002F2B2F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D99F0D0" w14:textId="315B0AE2" w:rsidR="008213A0" w:rsidRDefault="008213A0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9A83546" w14:textId="31277E4E" w:rsidR="0047215A" w:rsidRDefault="0047215A" w:rsidP="0047215A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Based on submitted simulation parameters for system level simulation, moderator suggests </w:t>
      </w:r>
      <w:r w:rsidRPr="00693D6C">
        <w:rPr>
          <w:rFonts w:ascii="Times New Roman" w:hAnsi="Times New Roman"/>
          <w:sz w:val="22"/>
          <w:szCs w:val="22"/>
          <w:lang w:eastAsia="zh-CN"/>
        </w:rPr>
        <w:t xml:space="preserve">using </w:t>
      </w:r>
      <w:r w:rsidR="00693D6C" w:rsidRPr="00693D6C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693D6C" w:rsidRPr="00693D6C">
        <w:rPr>
          <w:rFonts w:ascii="Times New Roman" w:hAnsi="Times New Roman"/>
          <w:sz w:val="22"/>
          <w:szCs w:val="22"/>
          <w:lang w:eastAsia="zh-CN"/>
        </w:rPr>
        <w:instrText xml:space="preserve"> REF _Ref41178946 \h </w:instrText>
      </w:r>
      <w:r w:rsidR="00693D6C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="00693D6C" w:rsidRPr="00693D6C">
        <w:rPr>
          <w:rFonts w:ascii="Times New Roman" w:hAnsi="Times New Roman"/>
          <w:sz w:val="22"/>
          <w:szCs w:val="22"/>
          <w:lang w:eastAsia="zh-CN"/>
        </w:rPr>
      </w:r>
      <w:r w:rsidR="00693D6C" w:rsidRPr="00693D6C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693D6C" w:rsidRPr="00693D6C">
        <w:rPr>
          <w:sz w:val="22"/>
          <w:szCs w:val="22"/>
        </w:rPr>
        <w:t xml:space="preserve">Table </w:t>
      </w:r>
      <w:r w:rsidR="00693D6C" w:rsidRPr="00693D6C">
        <w:rPr>
          <w:noProof/>
          <w:sz w:val="22"/>
          <w:szCs w:val="22"/>
        </w:rPr>
        <w:t>7</w:t>
      </w:r>
      <w:r w:rsidR="00693D6C" w:rsidRPr="00693D6C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693D6C" w:rsidRPr="00693D6C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693D6C">
        <w:rPr>
          <w:rFonts w:ascii="Times New Roman" w:hAnsi="Times New Roman"/>
          <w:sz w:val="22"/>
          <w:szCs w:val="22"/>
          <w:lang w:eastAsia="zh-CN"/>
        </w:rPr>
        <w:t>as</w:t>
      </w:r>
      <w:r>
        <w:rPr>
          <w:rFonts w:ascii="Times New Roman" w:hAnsi="Times New Roman"/>
          <w:sz w:val="22"/>
          <w:szCs w:val="22"/>
          <w:lang w:eastAsia="zh-CN"/>
        </w:rPr>
        <w:t xml:space="preserve"> basis for further discussion.</w:t>
      </w:r>
    </w:p>
    <w:p w14:paraId="7510B26A" w14:textId="77777777" w:rsidR="0047215A" w:rsidRPr="00037274" w:rsidRDefault="0047215A" w:rsidP="0047215A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1C99939B" w14:textId="6CA9DADB" w:rsidR="0047215A" w:rsidRDefault="0047215A" w:rsidP="0047215A">
      <w:pPr>
        <w:pStyle w:val="Caption"/>
        <w:keepNext/>
        <w:jc w:val="center"/>
      </w:pPr>
      <w:bookmarkStart w:id="7" w:name="_Ref41178946"/>
      <w:r>
        <w:t xml:space="preserve">Table </w:t>
      </w:r>
      <w:r w:rsidR="002372C9">
        <w:fldChar w:fldCharType="begin"/>
      </w:r>
      <w:r w:rsidR="002372C9">
        <w:instrText xml:space="preserve"> SEQ Table \* ARABIC </w:instrText>
      </w:r>
      <w:r w:rsidR="002372C9">
        <w:fldChar w:fldCharType="separate"/>
      </w:r>
      <w:r w:rsidR="00693D6C">
        <w:rPr>
          <w:noProof/>
        </w:rPr>
        <w:t>7</w:t>
      </w:r>
      <w:r w:rsidR="002372C9">
        <w:rPr>
          <w:noProof/>
        </w:rPr>
        <w:fldChar w:fldCharType="end"/>
      </w:r>
      <w:bookmarkEnd w:id="7"/>
      <w:r>
        <w:t xml:space="preserve">. Suggested harmonized </w:t>
      </w:r>
      <w:r w:rsidR="00EF1093">
        <w:t>system</w:t>
      </w:r>
      <w:r>
        <w:t xml:space="preserve"> level simulation parameters as baseline for 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1"/>
        <w:gridCol w:w="5166"/>
        <w:gridCol w:w="2045"/>
      </w:tblGrid>
      <w:tr w:rsidR="007933DE" w:rsidRPr="00BD7C39" w14:paraId="28271F70" w14:textId="77777777" w:rsidTr="007834AA">
        <w:tc>
          <w:tcPr>
            <w:tcW w:w="2751" w:type="dxa"/>
            <w:shd w:val="clear" w:color="auto" w:fill="D9D9D9" w:themeFill="background1" w:themeFillShade="D9"/>
          </w:tcPr>
          <w:p w14:paraId="4AC067F7" w14:textId="77777777" w:rsidR="0047215A" w:rsidRPr="00BD7C39" w:rsidRDefault="0047215A" w:rsidP="00D6249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5166" w:type="dxa"/>
            <w:shd w:val="clear" w:color="auto" w:fill="D9D9D9" w:themeFill="background1" w:themeFillShade="D9"/>
          </w:tcPr>
          <w:p w14:paraId="52615395" w14:textId="77777777" w:rsidR="0047215A" w:rsidRPr="00BD7C39" w:rsidRDefault="0047215A" w:rsidP="00D6249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2045" w:type="dxa"/>
            <w:shd w:val="clear" w:color="auto" w:fill="D9D9D9" w:themeFill="background1" w:themeFillShade="D9"/>
          </w:tcPr>
          <w:p w14:paraId="7AD067B2" w14:textId="77777777" w:rsidR="0047215A" w:rsidRPr="00BD7C39" w:rsidRDefault="0047215A" w:rsidP="00D62496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</w:pPr>
            <w:r w:rsidRPr="00BD7C39">
              <w:rPr>
                <w:rFonts w:ascii="Times New Roman" w:hAnsi="Times New Roman"/>
                <w:b/>
                <w:bCs/>
                <w:sz w:val="18"/>
                <w:szCs w:val="18"/>
                <w:lang w:eastAsia="zh-CN"/>
              </w:rPr>
              <w:t>Notes</w:t>
            </w:r>
          </w:p>
        </w:tc>
      </w:tr>
      <w:tr w:rsidR="007933DE" w14:paraId="3F272D02" w14:textId="77777777" w:rsidTr="007834AA">
        <w:tc>
          <w:tcPr>
            <w:tcW w:w="2751" w:type="dxa"/>
            <w:vAlign w:val="center"/>
          </w:tcPr>
          <w:p w14:paraId="7FEDC441" w14:textId="77777777" w:rsidR="0047215A" w:rsidRPr="000B5215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0B5215">
              <w:rPr>
                <w:rFonts w:ascii="Times New Roman" w:hAnsi="Times New Roman"/>
                <w:sz w:val="18"/>
                <w:szCs w:val="18"/>
                <w:lang w:eastAsia="zh-CN"/>
              </w:rPr>
              <w:t>Carrier Frequency [GHz]</w:t>
            </w:r>
          </w:p>
        </w:tc>
        <w:tc>
          <w:tcPr>
            <w:tcW w:w="5166" w:type="dxa"/>
            <w:vAlign w:val="center"/>
          </w:tcPr>
          <w:p w14:paraId="5F8EF722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60 GHz</w:t>
            </w:r>
          </w:p>
          <w:p w14:paraId="0AABC792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B13D4F2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 70 GHz</w:t>
            </w:r>
          </w:p>
        </w:tc>
        <w:tc>
          <w:tcPr>
            <w:tcW w:w="2045" w:type="dxa"/>
            <w:vAlign w:val="center"/>
          </w:tcPr>
          <w:p w14:paraId="42DD4EDC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77F98C1" w14:textId="77777777" w:rsidTr="007834AA">
        <w:tc>
          <w:tcPr>
            <w:tcW w:w="2751" w:type="dxa"/>
            <w:vAlign w:val="center"/>
          </w:tcPr>
          <w:p w14:paraId="5CF66C75" w14:textId="77777777" w:rsidR="0047215A" w:rsidRPr="000B5215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Subcarrier Spacing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[kHz]</w:t>
            </w:r>
          </w:p>
        </w:tc>
        <w:tc>
          <w:tcPr>
            <w:tcW w:w="5166" w:type="dxa"/>
            <w:vAlign w:val="center"/>
          </w:tcPr>
          <w:p w14:paraId="74ABB053" w14:textId="37F837DD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960 kHz</w:t>
            </w:r>
          </w:p>
          <w:p w14:paraId="79984899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2261DE0" w14:textId="4883DB39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Optional: 60 kHz, 120 kHz, </w:t>
            </w:r>
            <w:r w:rsidR="00D62D68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240 kHz, 480 kHz,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1920 kHz, 3840 kHz</w:t>
            </w:r>
          </w:p>
        </w:tc>
        <w:tc>
          <w:tcPr>
            <w:tcW w:w="2045" w:type="dxa"/>
            <w:vAlign w:val="center"/>
          </w:tcPr>
          <w:p w14:paraId="6B5503CC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574E34CF" w14:textId="77777777" w:rsidTr="007834AA">
        <w:tc>
          <w:tcPr>
            <w:tcW w:w="2751" w:type="dxa"/>
            <w:vAlign w:val="center"/>
          </w:tcPr>
          <w:p w14:paraId="3513F077" w14:textId="77777777" w:rsidR="0047215A" w:rsidRPr="000B5215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andwidth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[MHz]</w:t>
            </w:r>
          </w:p>
        </w:tc>
        <w:tc>
          <w:tcPr>
            <w:tcW w:w="5166" w:type="dxa"/>
            <w:vAlign w:val="center"/>
          </w:tcPr>
          <w:p w14:paraId="58FCE297" w14:textId="7C3B6CC6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="008E5EA3">
              <w:rPr>
                <w:rFonts w:ascii="Times New Roman" w:hAnsi="Times New Roman"/>
                <w:sz w:val="16"/>
                <w:szCs w:val="16"/>
                <w:lang w:eastAsia="zh-CN"/>
              </w:rPr>
              <w:t>160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MHz</w:t>
            </w:r>
          </w:p>
          <w:p w14:paraId="788DA121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C6B6CDE" w14:textId="5E664639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 500 MHz</w:t>
            </w:r>
          </w:p>
        </w:tc>
        <w:tc>
          <w:tcPr>
            <w:tcW w:w="2045" w:type="dxa"/>
            <w:vAlign w:val="center"/>
          </w:tcPr>
          <w:p w14:paraId="703C607B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E547780" w14:textId="77777777" w:rsidTr="007834AA">
        <w:tc>
          <w:tcPr>
            <w:tcW w:w="2751" w:type="dxa"/>
            <w:vAlign w:val="center"/>
          </w:tcPr>
          <w:p w14:paraId="6E4CD937" w14:textId="77777777" w:rsidR="0047215A" w:rsidRPr="000B5215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Number of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RB</w:t>
            </w:r>
          </w:p>
        </w:tc>
        <w:tc>
          <w:tcPr>
            <w:tcW w:w="5166" w:type="dxa"/>
            <w:vAlign w:val="center"/>
          </w:tcPr>
          <w:p w14:paraId="15360207" w14:textId="644412B9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2</w:t>
            </w:r>
            <w:r w:rsidR="003D7B86">
              <w:rPr>
                <w:rFonts w:ascii="Times New Roman" w:hAnsi="Times New Roman"/>
                <w:sz w:val="16"/>
                <w:szCs w:val="16"/>
                <w:lang w:eastAsia="zh-CN"/>
              </w:rPr>
              <w:t>160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MHz:</w:t>
            </w:r>
          </w:p>
          <w:p w14:paraId="53F88183" w14:textId="2119D90F" w:rsidR="0047215A" w:rsidRDefault="00E75CB8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  <w:r w:rsidR="00897C07">
              <w:rPr>
                <w:rFonts w:ascii="Times New Roman" w:hAnsi="Times New Roman"/>
                <w:sz w:val="16"/>
                <w:szCs w:val="16"/>
                <w:lang w:eastAsia="zh-CN"/>
              </w:rPr>
              <w:t>40</w:t>
            </w:r>
            <w:r w:rsidR="0047215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(480 kHz)</w:t>
            </w:r>
            <w:r w:rsidR="0047215A" w:rsidRPr="009214D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027409">
              <w:rPr>
                <w:rFonts w:ascii="Times New Roman" w:hAnsi="Times New Roman"/>
                <w:sz w:val="16"/>
                <w:szCs w:val="16"/>
                <w:lang w:eastAsia="zh-CN"/>
              </w:rPr>
              <w:t>178</w:t>
            </w:r>
            <w:r w:rsidR="0047215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(960 kHz)</w:t>
            </w:r>
            <w:r w:rsidR="0047215A" w:rsidRPr="009214D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47215A">
              <w:rPr>
                <w:rFonts w:ascii="Times New Roman" w:hAnsi="Times New Roman"/>
                <w:sz w:val="16"/>
                <w:szCs w:val="16"/>
                <w:lang w:eastAsia="zh-CN"/>
              </w:rPr>
              <w:t>8</w:t>
            </w:r>
            <w:r w:rsidR="003E6110">
              <w:rPr>
                <w:rFonts w:ascii="Times New Roman" w:hAnsi="Times New Roman"/>
                <w:sz w:val="16"/>
                <w:szCs w:val="16"/>
                <w:lang w:eastAsia="zh-CN"/>
              </w:rPr>
              <w:t>9</w:t>
            </w:r>
            <w:r w:rsidR="0047215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(1920 kHz), 4</w:t>
            </w:r>
            <w:r w:rsidR="003E6110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 w:rsidR="0047215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(3840 kHz)</w:t>
            </w:r>
          </w:p>
          <w:p w14:paraId="7F8D568D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EA20409" w14:textId="77777777" w:rsidR="0047215A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500 MHz:</w:t>
            </w:r>
          </w:p>
          <w:p w14:paraId="2881CC46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330 (120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165 (240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82 (480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41 (960 kHz)</w:t>
            </w:r>
            <w:r w:rsidRPr="001A5FF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20 (1920 kHz), 10 (3840 kHz)</w:t>
            </w:r>
          </w:p>
        </w:tc>
        <w:tc>
          <w:tcPr>
            <w:tcW w:w="2045" w:type="dxa"/>
            <w:vAlign w:val="center"/>
          </w:tcPr>
          <w:p w14:paraId="16866EC7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Do not exceed 4k FFT size</w:t>
            </w:r>
          </w:p>
        </w:tc>
      </w:tr>
      <w:tr w:rsidR="007933DE" w14:paraId="5A69A97F" w14:textId="77777777" w:rsidTr="007834AA">
        <w:tc>
          <w:tcPr>
            <w:tcW w:w="2751" w:type="dxa"/>
            <w:vAlign w:val="center"/>
          </w:tcPr>
          <w:p w14:paraId="49792D9C" w14:textId="2FD353CB" w:rsidR="0047215A" w:rsidRPr="000B5215" w:rsidRDefault="00AF36B0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Deployment Scenario</w:t>
            </w:r>
          </w:p>
        </w:tc>
        <w:tc>
          <w:tcPr>
            <w:tcW w:w="5166" w:type="dxa"/>
            <w:vAlign w:val="center"/>
          </w:tcPr>
          <w:p w14:paraId="34324790" w14:textId="4BD4E85B" w:rsidR="00B923C7" w:rsidRPr="00B923C7" w:rsidRDefault="00B923C7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</w:pPr>
            <w:r w:rsidRPr="00B923C7"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>Indoor</w:t>
            </w:r>
            <w:r w:rsidR="00BE271C"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 xml:space="preserve"> Office</w:t>
            </w:r>
            <w:r w:rsidRPr="00B923C7"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>:</w:t>
            </w:r>
          </w:p>
          <w:p w14:paraId="3F3B55B0" w14:textId="3613E483" w:rsidR="0047215A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Scenario A) </w:t>
            </w:r>
            <w:r w:rsidR="00586E34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InH </w:t>
            </w:r>
            <w:r w:rsidR="000D202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open </w:t>
            </w:r>
            <w:r w:rsidR="00662E0D">
              <w:rPr>
                <w:rFonts w:ascii="Times New Roman" w:hAnsi="Times New Roman"/>
                <w:sz w:val="16"/>
                <w:szCs w:val="16"/>
                <w:lang w:eastAsia="zh-CN"/>
              </w:rPr>
              <w:t>o</w:t>
            </w:r>
            <w:r w:rsidR="00586E34">
              <w:rPr>
                <w:rFonts w:ascii="Times New Roman" w:hAnsi="Times New Roman"/>
                <w:sz w:val="16"/>
                <w:szCs w:val="16"/>
                <w:lang w:eastAsia="zh-CN"/>
              </w:rPr>
              <w:t>ffice</w:t>
            </w:r>
            <w:r w:rsidR="00BE339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mod</w:t>
            </w:r>
            <w:r w:rsidR="00EC6425">
              <w:rPr>
                <w:rFonts w:ascii="Times New Roman" w:hAnsi="Times New Roman"/>
                <w:sz w:val="16"/>
                <w:szCs w:val="16"/>
                <w:lang w:eastAsia="zh-CN"/>
              </w:rPr>
              <w:t>el</w:t>
            </w:r>
            <w:r w:rsidR="00586E34">
              <w:rPr>
                <w:rFonts w:ascii="Times New Roman" w:hAnsi="Times New Roman"/>
                <w:sz w:val="16"/>
                <w:szCs w:val="16"/>
                <w:lang w:eastAsia="zh-CN"/>
              </w:rPr>
              <w:t>:</w:t>
            </w:r>
          </w:p>
          <w:p w14:paraId="2A4DE96C" w14:textId="6593D0D1" w:rsidR="00586E34" w:rsidRDefault="005A1446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Office box </w:t>
            </w:r>
            <w:r w:rsidR="004B0FC3"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120</w:t>
            </w:r>
            <w:r w:rsidR="004B0FC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 </w:t>
            </w:r>
            <w:r w:rsidR="004B0FC3"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x</w:t>
            </w:r>
            <w:r w:rsidR="004B0FC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4B0FC3"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50 m</w:t>
            </w:r>
            <w:r w:rsidR="006563CF">
              <w:rPr>
                <w:rFonts w:ascii="Times New Roman" w:hAnsi="Times New Roman"/>
                <w:sz w:val="16"/>
                <w:szCs w:val="16"/>
                <w:lang w:eastAsia="zh-CN"/>
              </w:rPr>
              <w:t>, 12 BS per operator, 2 operator</w:t>
            </w:r>
            <w:r w:rsidR="00707D21">
              <w:rPr>
                <w:rFonts w:ascii="Times New Roman" w:hAnsi="Times New Roman"/>
                <w:sz w:val="16"/>
                <w:szCs w:val="16"/>
                <w:lang w:eastAsia="zh-CN"/>
              </w:rPr>
              <w:t>, BS</w:t>
            </w:r>
            <w:r w:rsidR="00E5573C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height</w:t>
            </w:r>
            <w:r w:rsidR="00A1378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BA555F">
              <w:rPr>
                <w:rFonts w:ascii="Times New Roman" w:hAnsi="Times New Roman"/>
                <w:sz w:val="16"/>
                <w:szCs w:val="16"/>
                <w:lang w:eastAsia="zh-CN"/>
              </w:rPr>
              <w:t>at 3m (ceiling)</w:t>
            </w:r>
            <w:r w:rsidR="00925161">
              <w:rPr>
                <w:rFonts w:ascii="Times New Roman" w:hAnsi="Times New Roman"/>
                <w:sz w:val="16"/>
                <w:szCs w:val="16"/>
                <w:lang w:eastAsia="zh-CN"/>
              </w:rPr>
              <w:t>, UE height 1m</w:t>
            </w:r>
            <w:r w:rsidR="001B067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ISD = 20m, </w:t>
            </w:r>
            <w:r w:rsidR="00E84183">
              <w:rPr>
                <w:rFonts w:ascii="Times New Roman" w:hAnsi="Times New Roman"/>
                <w:sz w:val="16"/>
                <w:szCs w:val="16"/>
                <w:lang w:eastAsia="zh-CN"/>
              </w:rPr>
              <w:t>BS randomly deployed within 10m x 10m virtual box</w:t>
            </w:r>
          </w:p>
          <w:p w14:paraId="4113A1B8" w14:textId="46047429" w:rsidR="00943DA0" w:rsidRDefault="00943DA0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94A7A">
              <w:rPr>
                <w:rFonts w:ascii="Times New Roman" w:eastAsia="DengXian" w:hAnsi="Times New Roman"/>
                <w:noProof/>
                <w:szCs w:val="20"/>
                <w:lang w:eastAsia="zh-CN"/>
              </w:rPr>
              <w:lastRenderedPageBreak/>
              <w:drawing>
                <wp:inline distT="0" distB="0" distL="0" distR="0" wp14:anchorId="2CD73F40" wp14:editId="58A23EF5">
                  <wp:extent cx="2665730" cy="1217295"/>
                  <wp:effectExtent l="0" t="0" r="127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30" cy="121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C1EAD2" w14:textId="77777777" w:rsidR="00AB6F8F" w:rsidRDefault="00AB6F8F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FBF9669" w14:textId="53FA24FE" w:rsidR="005A1446" w:rsidRDefault="005A1446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E69FEDD" w14:textId="368B85CB" w:rsidR="005A1446" w:rsidRDefault="005A1446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375834A1" w14:textId="14119FEF" w:rsidR="00BB1709" w:rsidRDefault="00612BC5" w:rsidP="00BB170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Scenario B) </w:t>
            </w:r>
            <w:r w:rsidR="00033138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small </w:t>
            </w:r>
            <w:r w:rsidR="00BB1709">
              <w:rPr>
                <w:rFonts w:ascii="Times New Roman" w:hAnsi="Times New Roman"/>
                <w:sz w:val="16"/>
                <w:szCs w:val="16"/>
                <w:lang w:eastAsia="zh-CN"/>
              </w:rPr>
              <w:t>InH open office model:</w:t>
            </w:r>
          </w:p>
          <w:p w14:paraId="4DE7DA21" w14:textId="7A3B1153" w:rsidR="00BB1709" w:rsidRDefault="00BB1709" w:rsidP="00BB170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Office box </w:t>
            </w:r>
            <w:r w:rsidR="00720C8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 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x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720C84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 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, 1 BS per operator, 2 operator, BS height at 3m (ceiling), UE height 1m, BS randomly deployed within 10m x 10m virtual box</w:t>
            </w:r>
          </w:p>
          <w:p w14:paraId="41A9ECEC" w14:textId="731A37A7" w:rsidR="00586E34" w:rsidRDefault="00DB3AD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6A54B5">
              <w:rPr>
                <w:noProof/>
                <w:lang w:eastAsia="zh-CN"/>
              </w:rPr>
              <w:drawing>
                <wp:inline distT="0" distB="0" distL="0" distR="0" wp14:anchorId="225A75D5" wp14:editId="28294EC6">
                  <wp:extent cx="1414272" cy="144716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005" cy="146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609D0" w14:textId="61434C0C" w:rsidR="00612BC5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2AE47A7D" w14:textId="77777777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32A3ABD4" w14:textId="452D1C87" w:rsidR="00981F37" w:rsidRDefault="00612BC5" w:rsidP="00981F3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Scenario C)</w:t>
            </w:r>
            <w:r w:rsidR="00981F3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InH open office model:</w:t>
            </w:r>
          </w:p>
          <w:p w14:paraId="4C03B46A" w14:textId="1AFD0C95" w:rsidR="00981F37" w:rsidRDefault="00981F37" w:rsidP="00981F3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Office box 12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 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x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5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 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, 1</w:t>
            </w:r>
            <w:r w:rsidR="00D15F77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BS per operator, 1 operator, BS height at 3m (ceiling), UE height 1m, BS </w:t>
            </w:r>
            <w:r w:rsidR="00396185">
              <w:rPr>
                <w:rFonts w:ascii="Times New Roman" w:hAnsi="Times New Roman"/>
                <w:sz w:val="16"/>
                <w:szCs w:val="16"/>
                <w:lang w:eastAsia="zh-CN"/>
              </w:rPr>
              <w:t>fixed position, ISD = 20m</w:t>
            </w:r>
          </w:p>
          <w:p w14:paraId="6DC9603E" w14:textId="07326043" w:rsidR="00612BC5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42D4D9D" w14:textId="6544FFDE" w:rsidR="00612BC5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8955138" wp14:editId="5BEAF188">
                  <wp:extent cx="3140416" cy="1487424"/>
                  <wp:effectExtent l="0" t="0" r="3175" b="0"/>
                  <wp:docPr id="19132072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 rotWithShape="1">
                          <a:blip r:embed="rId14">
                            <a:extLst>
                              <a:ext uri="{FF2B5EF4-FFF2-40B4-BE49-F238E27FC236}">
      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E67BC073-91A0-4EA7-8553-F43653E5E3CE}"/>
                              </a:ext>
                            </a:extLst>
                          </a:blip>
                          <a:srcRect b="8707"/>
                          <a:stretch/>
                        </pic:blipFill>
                        <pic:spPr bwMode="auto">
                          <a:xfrm>
                            <a:off x="0" y="0"/>
                            <a:ext cx="3182426" cy="15073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80191D" w14:textId="77777777" w:rsidR="00D15F77" w:rsidRDefault="00D15F77" w:rsidP="00D62496">
            <w:pPr>
              <w:pStyle w:val="BodyText"/>
              <w:spacing w:before="0" w:after="0" w:line="240" w:lineRule="auto"/>
              <w:jc w:val="left"/>
            </w:pPr>
          </w:p>
          <w:p w14:paraId="1A3BD56B" w14:textId="77777777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3C0DC40B" w14:textId="216CE20D" w:rsidR="00D15F77" w:rsidRDefault="00D15F77" w:rsidP="00D15F7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Scenario D) InH open office model:</w:t>
            </w:r>
          </w:p>
          <w:p w14:paraId="7726B269" w14:textId="2462919F" w:rsidR="00D15F77" w:rsidRDefault="00D15F77" w:rsidP="00D15F7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Office box 12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 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x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5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 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CC157F">
              <w:rPr>
                <w:rFonts w:ascii="Times New Roman" w:hAnsi="Times New Roman"/>
                <w:sz w:val="16"/>
                <w:szCs w:val="16"/>
                <w:lang w:eastAsia="zh-CN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BS per operator, 2 operator, BS height at 3m (ceiling), UE height 1m, BS fixed position, ISD = </w:t>
            </w:r>
            <w:r w:rsidR="00CC157F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0m</w:t>
            </w:r>
          </w:p>
          <w:p w14:paraId="5EECC350" w14:textId="77777777" w:rsidR="00D15F77" w:rsidRDefault="00D15F77" w:rsidP="00D62496">
            <w:pPr>
              <w:pStyle w:val="BodyText"/>
              <w:spacing w:before="0" w:after="0" w:line="240" w:lineRule="auto"/>
              <w:jc w:val="left"/>
            </w:pPr>
          </w:p>
          <w:p w14:paraId="2318C3E3" w14:textId="2A50201D" w:rsidR="00612BC5" w:rsidRDefault="00612BC5" w:rsidP="00D62496">
            <w:pPr>
              <w:pStyle w:val="BodyText"/>
              <w:spacing w:before="0" w:after="0" w:line="240" w:lineRule="auto"/>
              <w:jc w:val="left"/>
            </w:pPr>
            <w:r>
              <w:object w:dxaOrig="6735" w:dyaOrig="3599" w14:anchorId="379E7C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4pt;height:126pt" o:ole="">
                  <v:imagedata r:id="rId15" o:title=""/>
                </v:shape>
                <o:OLEObject Type="Embed" ProgID="Visio.Drawing.11" ShapeID="_x0000_i1025" DrawAspect="Content" ObjectID="_1651918974" r:id="rId16"/>
              </w:object>
            </w:r>
          </w:p>
          <w:p w14:paraId="2A70CFE8" w14:textId="44E4C488" w:rsidR="00612BC5" w:rsidRDefault="00612BC5" w:rsidP="00D62496">
            <w:pPr>
              <w:pStyle w:val="BodyText"/>
              <w:spacing w:before="0" w:after="0" w:line="240" w:lineRule="auto"/>
              <w:jc w:val="left"/>
            </w:pPr>
          </w:p>
          <w:p w14:paraId="047732B5" w14:textId="77777777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7978B3CC" w14:textId="77777777" w:rsidR="00085DC3" w:rsidRDefault="00612BC5" w:rsidP="00085DC3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Scenario </w:t>
            </w:r>
            <w:r w:rsidR="00D15F77">
              <w:rPr>
                <w:rFonts w:ascii="Times New Roman" w:hAnsi="Times New Roman"/>
                <w:sz w:val="16"/>
                <w:szCs w:val="16"/>
                <w:lang w:eastAsia="zh-CN"/>
              </w:rPr>
              <w:t>E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  <w:r w:rsidR="00085DC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InH open office model:</w:t>
            </w:r>
          </w:p>
          <w:p w14:paraId="26969EA2" w14:textId="3520C19D" w:rsidR="00085DC3" w:rsidRDefault="00085DC3" w:rsidP="00085DC3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Office box 12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 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x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5F4C49">
              <w:rPr>
                <w:rFonts w:ascii="Times New Roman" w:hAnsi="Times New Roman"/>
                <w:sz w:val="16"/>
                <w:szCs w:val="16"/>
                <w:lang w:eastAsia="zh-CN"/>
              </w:rPr>
              <w:t>8</w:t>
            </w:r>
            <w:r w:rsidRPr="004B0FC3">
              <w:rPr>
                <w:rFonts w:ascii="Times New Roman" w:hAnsi="Times New Roman"/>
                <w:sz w:val="16"/>
                <w:szCs w:val="16"/>
                <w:lang w:eastAsia="zh-CN"/>
              </w:rPr>
              <w:t>0 m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5F4C49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BS per operator, 2 operator, BS height at 3m (ceiling), UE height 1m, BS fixed position, </w:t>
            </w:r>
            <w:r w:rsidR="00E96DCE" w:rsidRPr="00E96DCE">
              <w:rPr>
                <w:rFonts w:ascii="Times New Roman" w:hAnsi="Times New Roman"/>
                <w:sz w:val="16"/>
                <w:szCs w:val="16"/>
                <w:lang w:eastAsia="zh-CN"/>
              </w:rPr>
              <w:t>a=20m, b=40</w:t>
            </w:r>
            <w:r w:rsidR="00E96DCE">
              <w:rPr>
                <w:rFonts w:ascii="Times New Roman" w:hAnsi="Times New Roman"/>
                <w:sz w:val="16"/>
                <w:szCs w:val="16"/>
                <w:lang w:eastAsia="zh-CN"/>
              </w:rPr>
              <w:t>m</w:t>
            </w:r>
            <w:r w:rsidR="00E96DCE" w:rsidRPr="00E96DCE">
              <w:rPr>
                <w:rFonts w:ascii="Times New Roman" w:hAnsi="Times New Roman"/>
                <w:sz w:val="16"/>
                <w:szCs w:val="16"/>
                <w:lang w:eastAsia="zh-CN"/>
              </w:rPr>
              <w:t>, c=20</w:t>
            </w:r>
            <w:r w:rsidR="00E96DCE">
              <w:rPr>
                <w:rFonts w:ascii="Times New Roman" w:hAnsi="Times New Roman"/>
                <w:sz w:val="16"/>
                <w:szCs w:val="16"/>
                <w:lang w:eastAsia="zh-CN"/>
              </w:rPr>
              <w:t>m</w:t>
            </w:r>
            <w:r w:rsidR="00E96DCE" w:rsidRPr="00E96DCE">
              <w:rPr>
                <w:rFonts w:ascii="Times New Roman" w:hAnsi="Times New Roman"/>
                <w:sz w:val="16"/>
                <w:szCs w:val="16"/>
                <w:lang w:eastAsia="zh-CN"/>
              </w:rPr>
              <w:t>, and d=40</w:t>
            </w:r>
            <w:r w:rsidR="00E96DCE">
              <w:rPr>
                <w:rFonts w:ascii="Times New Roman" w:hAnsi="Times New Roman"/>
                <w:sz w:val="16"/>
                <w:szCs w:val="16"/>
                <w:lang w:eastAsia="zh-CN"/>
              </w:rPr>
              <w:t>m</w:t>
            </w:r>
          </w:p>
          <w:p w14:paraId="175479AA" w14:textId="05145E77" w:rsidR="00612BC5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8C013B4" w14:textId="53322BDA" w:rsidR="00AB6F8F" w:rsidRDefault="00AB6F8F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 w:rsidRPr="009327CC">
              <w:rPr>
                <w:rFonts w:ascii="Times New Roman" w:hAnsi="Times New Roman"/>
                <w:noProof/>
              </w:rPr>
              <w:fldChar w:fldCharType="begin"/>
            </w:r>
            <w:r w:rsidRPr="009327CC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Pr="009327CC"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 w:rsidR="00F9714F">
              <w:rPr>
                <w:rFonts w:ascii="Times New Roman" w:hAnsi="Times New Roman"/>
                <w:noProof/>
              </w:rPr>
              <w:fldChar w:fldCharType="begin"/>
            </w:r>
            <w:r w:rsidR="00F9714F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="00F9714F">
              <w:rPr>
                <w:rFonts w:ascii="Times New Roman" w:hAnsi="Times New Roman"/>
                <w:noProof/>
              </w:rPr>
              <w:fldChar w:fldCharType="separate"/>
            </w:r>
            <w:r w:rsidR="00630F93">
              <w:rPr>
                <w:rFonts w:ascii="Times New Roman" w:hAnsi="Times New Roman"/>
                <w:noProof/>
              </w:rPr>
              <w:fldChar w:fldCharType="begin"/>
            </w:r>
            <w:r w:rsidR="00630F93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="00630F93">
              <w:rPr>
                <w:rFonts w:ascii="Times New Roman" w:hAnsi="Times New Roman"/>
                <w:noProof/>
              </w:rPr>
              <w:fldChar w:fldCharType="separate"/>
            </w:r>
            <w:r w:rsidR="006C56F9">
              <w:rPr>
                <w:rFonts w:ascii="Times New Roman" w:hAnsi="Times New Roman"/>
                <w:noProof/>
              </w:rPr>
              <w:fldChar w:fldCharType="begin"/>
            </w:r>
            <w:r w:rsidR="006C56F9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="006C56F9">
              <w:rPr>
                <w:rFonts w:ascii="Times New Roman" w:hAnsi="Times New Roman"/>
                <w:noProof/>
              </w:rPr>
              <w:fldChar w:fldCharType="separate"/>
            </w:r>
            <w:r w:rsidR="009976A9">
              <w:rPr>
                <w:rFonts w:ascii="Times New Roman" w:hAnsi="Times New Roman"/>
                <w:noProof/>
              </w:rPr>
              <w:fldChar w:fldCharType="begin"/>
            </w:r>
            <w:r w:rsidR="009976A9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="009976A9">
              <w:rPr>
                <w:rFonts w:ascii="Times New Roman" w:hAnsi="Times New Roman"/>
                <w:noProof/>
              </w:rPr>
              <w:fldChar w:fldCharType="separate"/>
            </w:r>
            <w:r w:rsidR="00170FA9">
              <w:rPr>
                <w:rFonts w:ascii="Times New Roman" w:hAnsi="Times New Roman"/>
                <w:noProof/>
              </w:rPr>
              <w:fldChar w:fldCharType="begin"/>
            </w:r>
            <w:r w:rsidR="00170FA9">
              <w:rPr>
                <w:rFonts w:ascii="Times New Roman" w:hAnsi="Times New Roman"/>
                <w:noProof/>
              </w:rPr>
              <w:instrText xml:space="preserve"> INCLUDEPICTURE  "cid:image001.png@01D3E3E6.8A8631F0" \* MERGEFORMATINET </w:instrText>
            </w:r>
            <w:r w:rsidR="00170FA9">
              <w:rPr>
                <w:rFonts w:ascii="Times New Roman" w:hAnsi="Times New Roman"/>
                <w:noProof/>
              </w:rPr>
              <w:fldChar w:fldCharType="separate"/>
            </w:r>
            <w:r w:rsidR="002372C9">
              <w:rPr>
                <w:rFonts w:ascii="Times New Roman" w:hAnsi="Times New Roman"/>
                <w:noProof/>
              </w:rPr>
              <w:fldChar w:fldCharType="begin"/>
            </w:r>
            <w:r w:rsidR="002372C9">
              <w:rPr>
                <w:rFonts w:ascii="Times New Roman" w:hAnsi="Times New Roman"/>
                <w:noProof/>
              </w:rPr>
              <w:instrText xml:space="preserve"> </w:instrText>
            </w:r>
            <w:r w:rsidR="002372C9">
              <w:rPr>
                <w:rFonts w:ascii="Times New Roman" w:hAnsi="Times New Roman"/>
                <w:noProof/>
              </w:rPr>
              <w:instrText>INCLUDEPICTURE  "cid:image001.png@01D3E3E6.8A8631F0" \* MERGEFORMAT</w:instrText>
            </w:r>
            <w:r w:rsidR="002372C9">
              <w:rPr>
                <w:rFonts w:ascii="Times New Roman" w:hAnsi="Times New Roman"/>
                <w:noProof/>
              </w:rPr>
              <w:instrText>INET</w:instrText>
            </w:r>
            <w:r w:rsidR="002372C9">
              <w:rPr>
                <w:rFonts w:ascii="Times New Roman" w:hAnsi="Times New Roman"/>
                <w:noProof/>
              </w:rPr>
              <w:instrText xml:space="preserve"> </w:instrText>
            </w:r>
            <w:r w:rsidR="002372C9">
              <w:rPr>
                <w:rFonts w:ascii="Times New Roman" w:hAnsi="Times New Roman"/>
                <w:noProof/>
              </w:rPr>
              <w:fldChar w:fldCharType="separate"/>
            </w:r>
            <w:r w:rsidR="006A5ED0">
              <w:rPr>
                <w:rFonts w:ascii="Times New Roman" w:hAnsi="Times New Roman"/>
                <w:noProof/>
              </w:rPr>
              <w:pict w14:anchorId="3BC0C013">
                <v:shape id="_x0000_i1026" type="#_x0000_t75" style="width:234.5pt;height:111.5pt;visibility:visible">
                  <v:imagedata r:id="rId17" r:href="rId18" croptop="7127f" cropbottom="7531f" cropleft="3230f" cropright="3976f"/>
                </v:shape>
              </w:pict>
            </w:r>
            <w:r w:rsidR="002372C9">
              <w:rPr>
                <w:rFonts w:ascii="Times New Roman" w:hAnsi="Times New Roman"/>
                <w:noProof/>
              </w:rPr>
              <w:fldChar w:fldCharType="end"/>
            </w:r>
            <w:r w:rsidR="00170FA9">
              <w:rPr>
                <w:rFonts w:ascii="Times New Roman" w:hAnsi="Times New Roman"/>
                <w:noProof/>
              </w:rPr>
              <w:fldChar w:fldCharType="end"/>
            </w:r>
            <w:r w:rsidR="009976A9">
              <w:rPr>
                <w:rFonts w:ascii="Times New Roman" w:hAnsi="Times New Roman"/>
                <w:noProof/>
              </w:rPr>
              <w:fldChar w:fldCharType="end"/>
            </w:r>
            <w:r w:rsidR="006C56F9">
              <w:rPr>
                <w:rFonts w:ascii="Times New Roman" w:hAnsi="Times New Roman"/>
                <w:noProof/>
              </w:rPr>
              <w:fldChar w:fldCharType="end"/>
            </w:r>
            <w:r w:rsidR="00630F93">
              <w:rPr>
                <w:rFonts w:ascii="Times New Roman" w:hAnsi="Times New Roman"/>
                <w:noProof/>
              </w:rPr>
              <w:fldChar w:fldCharType="end"/>
            </w:r>
            <w:r w:rsidR="00F9714F">
              <w:rPr>
                <w:rFonts w:ascii="Times New Roman" w:hAnsi="Times New Roman"/>
                <w:noProof/>
              </w:rPr>
              <w:fldChar w:fldCharType="end"/>
            </w:r>
            <w:r>
              <w:rPr>
                <w:rFonts w:ascii="Times New Roman" w:hAnsi="Times New Roman"/>
                <w:noProof/>
              </w:rPr>
              <w:fldChar w:fldCharType="end"/>
            </w:r>
            <w:r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  <w:r w:rsidRPr="009327CC">
              <w:rPr>
                <w:rFonts w:ascii="Times New Roman" w:hAnsi="Times New Roman"/>
                <w:noProof/>
              </w:rPr>
              <w:fldChar w:fldCharType="end"/>
            </w:r>
          </w:p>
          <w:p w14:paraId="7EEE1848" w14:textId="7906A08C" w:rsidR="006563CF" w:rsidRDefault="006563CF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9AADDBF" w14:textId="77777777" w:rsidR="00586E34" w:rsidRDefault="00586E34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CE40E93" w14:textId="2DBA6A6C" w:rsidR="00586E34" w:rsidRPr="00B923C7" w:rsidRDefault="00586E34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</w:pPr>
            <w:r w:rsidRPr="00B923C7"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>Dense Urban:</w:t>
            </w:r>
          </w:p>
          <w:p w14:paraId="63918A53" w14:textId="4D33273E" w:rsidR="00612BC5" w:rsidRDefault="00612BC5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Scenario </w:t>
            </w:r>
            <w:r w:rsidR="00D15F77">
              <w:rPr>
                <w:rFonts w:ascii="Times New Roman" w:hAnsi="Times New Roman"/>
                <w:sz w:val="16"/>
                <w:szCs w:val="16"/>
                <w:lang w:eastAsia="zh-CN"/>
              </w:rPr>
              <w:t>F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)</w:t>
            </w:r>
            <w:r w:rsidR="007405BD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Dense Urban with 1 layer</w:t>
            </w:r>
          </w:p>
          <w:p w14:paraId="6FFDEF39" w14:textId="413EA01B" w:rsidR="007405BD" w:rsidRDefault="007405BD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7405BD">
              <w:rPr>
                <w:rFonts w:ascii="Times New Roman" w:hAnsi="Times New Roman"/>
                <w:sz w:val="16"/>
                <w:szCs w:val="16"/>
                <w:lang w:eastAsia="zh-CN"/>
              </w:rPr>
              <w:t>Hexagonal grid, single layer, 3 sectors per site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, 19 sites locations</w:t>
            </w:r>
            <w:r w:rsidR="006B2EC9">
              <w:rPr>
                <w:rFonts w:ascii="Times New Roman" w:hAnsi="Times New Roman"/>
                <w:sz w:val="16"/>
                <w:szCs w:val="16"/>
                <w:lang w:eastAsia="zh-CN"/>
              </w:rPr>
              <w:t>, BS height 10m, UE height 1.5m</w:t>
            </w:r>
            <w:r w:rsidR="000E3A3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ISD = </w:t>
            </w:r>
            <w:r w:rsidR="00E20CD3">
              <w:rPr>
                <w:rFonts w:ascii="Times New Roman" w:hAnsi="Times New Roman"/>
                <w:sz w:val="16"/>
                <w:szCs w:val="16"/>
                <w:lang w:eastAsia="zh-CN"/>
              </w:rPr>
              <w:t>150m</w:t>
            </w:r>
          </w:p>
          <w:p w14:paraId="1CA44416" w14:textId="4652994C" w:rsidR="00F20D60" w:rsidRDefault="007A152E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DengXian" w:hAnsi="Times New Roman"/>
                <w:bCs/>
                <w:lang w:eastAsia="zh-CN"/>
              </w:rPr>
              <w:object w:dxaOrig="11175" w:dyaOrig="5700" w14:anchorId="6191928E">
                <v:shape id="_x0000_i1027" type="#_x0000_t75" style="width:223pt;height:115pt" o:ole="">
                  <v:imagedata r:id="rId19" o:title=""/>
                </v:shape>
                <o:OLEObject Type="Embed" ProgID="Visio.Drawing.15" ShapeID="_x0000_i1027" DrawAspect="Content" ObjectID="_1651918975" r:id="rId20"/>
              </w:object>
            </w:r>
          </w:p>
          <w:p w14:paraId="51F8319B" w14:textId="0999DE1D" w:rsidR="00F20D60" w:rsidRDefault="00F20D60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EEAB887" w14:textId="77777777" w:rsidR="00751C38" w:rsidRDefault="00751C38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3DB60383" w14:textId="77777777" w:rsidR="00751C38" w:rsidRDefault="00751C38" w:rsidP="00751C3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5CCC0CE0" w14:textId="63593A09" w:rsidR="00F20D60" w:rsidRDefault="00F20D60" w:rsidP="00F20D60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Scenario G)</w:t>
            </w:r>
            <w:r w:rsidR="007405BD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Dense Urban with 2 layers</w:t>
            </w:r>
          </w:p>
          <w:p w14:paraId="2A1E15D5" w14:textId="7E877114" w:rsidR="006B2EC9" w:rsidRDefault="006B2EC9" w:rsidP="007405B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Macro layer</w:t>
            </w:r>
            <w:r w:rsidR="00462A1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(sub 7GHz)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:</w:t>
            </w:r>
          </w:p>
          <w:p w14:paraId="4E055E30" w14:textId="77777777" w:rsidR="00FB636C" w:rsidRDefault="00FB636C" w:rsidP="00FB636C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7405BD">
              <w:rPr>
                <w:rFonts w:ascii="Times New Roman" w:hAnsi="Times New Roman"/>
                <w:sz w:val="16"/>
                <w:szCs w:val="16"/>
                <w:lang w:eastAsia="zh-CN"/>
              </w:rPr>
              <w:t>Hexagonal grid, single layer, 3 sectors per site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, 19 sites locations</w:t>
            </w:r>
          </w:p>
          <w:p w14:paraId="7B04549C" w14:textId="045ACC30" w:rsidR="006B2EC9" w:rsidRDefault="006B2EC9" w:rsidP="006B2EC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BS height </w:t>
            </w:r>
            <w:r w:rsidR="006A6FD6">
              <w:rPr>
                <w:rFonts w:ascii="Times New Roman" w:hAnsi="Times New Roman"/>
                <w:sz w:val="16"/>
                <w:szCs w:val="16"/>
                <w:lang w:eastAsia="zh-CN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m, UE height 1.5m</w:t>
            </w:r>
            <w:r w:rsidR="00E20CD3">
              <w:rPr>
                <w:rFonts w:ascii="Times New Roman" w:hAnsi="Times New Roman"/>
                <w:sz w:val="16"/>
                <w:szCs w:val="16"/>
                <w:lang w:eastAsia="zh-CN"/>
              </w:rPr>
              <w:t>, ISD = 200m, fixed BS position</w:t>
            </w:r>
          </w:p>
          <w:p w14:paraId="5D8F33C5" w14:textId="0CBEBF0C" w:rsidR="006B2EC9" w:rsidRDefault="006B2EC9" w:rsidP="007405B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Micro layer</w:t>
            </w:r>
            <w:r w:rsidR="00462A1A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(</w:t>
            </w:r>
            <w:r w:rsidR="00525F8A">
              <w:rPr>
                <w:rFonts w:ascii="Times New Roman" w:hAnsi="Times New Roman"/>
                <w:sz w:val="16"/>
                <w:szCs w:val="16"/>
                <w:lang w:eastAsia="zh-CN"/>
              </w:rPr>
              <w:t>above 52.6 GHz)</w:t>
            </w:r>
            <w:r w:rsidR="000B0FAB">
              <w:rPr>
                <w:rFonts w:ascii="Times New Roman" w:hAnsi="Times New Roman"/>
                <w:sz w:val="16"/>
                <w:szCs w:val="16"/>
                <w:lang w:eastAsia="zh-CN"/>
              </w:rPr>
              <w:t>:</w:t>
            </w:r>
          </w:p>
          <w:p w14:paraId="15490807" w14:textId="73FA324A" w:rsidR="007405BD" w:rsidRDefault="006B2EC9" w:rsidP="00F20D60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BS height </w:t>
            </w:r>
            <w:r w:rsidR="006A6FD6"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m, UE height 1.5m</w:t>
            </w:r>
            <w:r w:rsidR="00E20CD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</w:t>
            </w:r>
            <w:r w:rsidR="00A442BF">
              <w:rPr>
                <w:rFonts w:ascii="Times New Roman" w:hAnsi="Times New Roman"/>
                <w:sz w:val="16"/>
                <w:szCs w:val="16"/>
                <w:lang w:eastAsia="zh-CN"/>
              </w:rPr>
              <w:t>2 operator, 1 BS per hex</w:t>
            </w:r>
            <w:r w:rsidR="005839E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grid per operator, </w:t>
            </w:r>
            <w:r w:rsidR="00E20CD3">
              <w:rPr>
                <w:rFonts w:ascii="Times New Roman" w:hAnsi="Times New Roman"/>
                <w:sz w:val="16"/>
                <w:szCs w:val="16"/>
                <w:lang w:eastAsia="zh-CN"/>
              </w:rPr>
              <w:t>random</w:t>
            </w:r>
            <w:r w:rsidR="0086015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position with</w:t>
            </w:r>
            <w:r w:rsidR="00D5067F">
              <w:rPr>
                <w:rFonts w:ascii="Times New Roman" w:hAnsi="Times New Roman"/>
                <w:sz w:val="16"/>
                <w:szCs w:val="16"/>
                <w:lang w:eastAsia="zh-CN"/>
              </w:rPr>
              <w:t>in</w:t>
            </w:r>
            <w:r w:rsidR="00860156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macro hexagonal grid</w:t>
            </w:r>
            <w:r w:rsidR="00A442BF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per operator</w:t>
            </w:r>
            <w:r w:rsidR="000B0FA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, minimum distance between TRP and UE: 10m, </w:t>
            </w:r>
          </w:p>
          <w:p w14:paraId="6DB27A9B" w14:textId="77777777" w:rsidR="00586E34" w:rsidRDefault="009B031F" w:rsidP="00D62496">
            <w:pPr>
              <w:pStyle w:val="BodyText"/>
              <w:spacing w:before="0" w:after="0" w:line="240" w:lineRule="auto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  <w:r>
              <w:rPr>
                <w:rFonts w:ascii="Times New Roman" w:eastAsia="DengXian" w:hAnsi="Times New Roman"/>
                <w:bCs/>
                <w:lang w:eastAsia="zh-CN"/>
              </w:rPr>
              <w:object w:dxaOrig="11175" w:dyaOrig="5701" w14:anchorId="3EF36F35">
                <v:shape id="_x0000_i1028" type="#_x0000_t75" style="width:223pt;height:115pt" o:ole="">
                  <v:imagedata r:id="rId21" o:title=""/>
                </v:shape>
                <o:OLEObject Type="Embed" ProgID="Visio.Drawing.15" ShapeID="_x0000_i1028" DrawAspect="Content" ObjectID="_1651918976" r:id="rId22"/>
              </w:object>
            </w:r>
          </w:p>
          <w:p w14:paraId="40B7EAC1" w14:textId="77777777" w:rsidR="00A92CCD" w:rsidRDefault="00A92CCD" w:rsidP="00D62496">
            <w:pPr>
              <w:pStyle w:val="BodyText"/>
              <w:spacing w:before="0" w:after="0" w:line="240" w:lineRule="auto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</w:p>
          <w:p w14:paraId="5A7430EF" w14:textId="77777777" w:rsidR="00A92CCD" w:rsidRDefault="00A92CCD" w:rsidP="00D62496">
            <w:pPr>
              <w:pStyle w:val="BodyText"/>
              <w:spacing w:before="0" w:after="0" w:line="240" w:lineRule="auto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</w:p>
          <w:p w14:paraId="51B3FDB0" w14:textId="77777777" w:rsidR="00A92CCD" w:rsidRDefault="00A92CCD" w:rsidP="00D62496">
            <w:pPr>
              <w:pStyle w:val="BodyText"/>
              <w:spacing w:before="0" w:after="0" w:line="240" w:lineRule="auto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</w:p>
          <w:p w14:paraId="01182A93" w14:textId="23353DBA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>Indoor Factor Hall</w:t>
            </w:r>
            <w:r w:rsidRPr="00B923C7">
              <w:rPr>
                <w:rFonts w:ascii="Times New Roman" w:hAnsi="Times New Roman"/>
                <w:b/>
                <w:bCs/>
                <w:sz w:val="16"/>
                <w:szCs w:val="16"/>
                <w:lang w:eastAsia="zh-CN"/>
              </w:rPr>
              <w:t>:</w:t>
            </w:r>
          </w:p>
          <w:p w14:paraId="4C8DD093" w14:textId="0C2E2876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61D2E64C" w14:textId="219BC64A" w:rsidR="00A92CCD" w:rsidRDefault="00DF0E23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Indoor factory with Dense cluster &amp; low BS (InF-DL)</w:t>
            </w:r>
          </w:p>
          <w:p w14:paraId="7012C3E5" w14:textId="4D53157C" w:rsidR="00DF0E23" w:rsidRDefault="00DF0E23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Grid, 300m x 150m x 10m factor hall</w:t>
            </w:r>
          </w:p>
          <w:p w14:paraId="076C0998" w14:textId="60674F91" w:rsidR="00CE75A7" w:rsidRDefault="00CE75A7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ISD 50m, BS height 1.5m, UE height 1.5m, Typical clutter size 2m, Clutter height 6m, Clutter density 20%</w:t>
            </w:r>
          </w:p>
          <w:p w14:paraId="283F2DE0" w14:textId="6BE0EC25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3BEA048" w14:textId="77777777" w:rsidR="00A92CCD" w:rsidRDefault="00A92CCD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2ED02F98" w14:textId="7B6E6958" w:rsidR="00A92CCD" w:rsidRDefault="00DF0E23" w:rsidP="00A92CC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Indoor factory with sparse clutter &amp; High BS (InF-SH)</w:t>
            </w:r>
          </w:p>
          <w:p w14:paraId="1CA416DF" w14:textId="77777777" w:rsidR="00CE75A7" w:rsidRDefault="00CE75A7" w:rsidP="00CE75A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Grid, 300m x 150m x 10m factor hall</w:t>
            </w:r>
          </w:p>
          <w:p w14:paraId="48D797C8" w14:textId="35D429C7" w:rsidR="00A92CCD" w:rsidRPr="00BD7C39" w:rsidRDefault="00CE75A7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 xml:space="preserve">ISD 50m, BS height </w:t>
            </w:r>
            <w:r w:rsidR="00E02FD2">
              <w:rPr>
                <w:rFonts w:ascii="Times New Roman" w:hAnsi="Times New Roman"/>
                <w:sz w:val="16"/>
                <w:szCs w:val="16"/>
                <w:lang w:eastAsia="zh-CN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m, UE height 1.5m, Typical clutter size </w:t>
            </w:r>
            <w:r w:rsidR="00E02FD2"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m, Clutter height </w:t>
            </w:r>
            <w:r w:rsidR="00E02FD2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m, Clutter density </w:t>
            </w:r>
            <w:r w:rsidR="00E02FD2">
              <w:rPr>
                <w:rFonts w:ascii="Times New Roman" w:hAnsi="Times New Roman"/>
                <w:sz w:val="16"/>
                <w:szCs w:val="16"/>
                <w:lang w:eastAsia="zh-CN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2045" w:type="dxa"/>
            <w:vAlign w:val="center"/>
          </w:tcPr>
          <w:p w14:paraId="11E6B2E5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570D9AED" w14:textId="77777777" w:rsidTr="007834AA">
        <w:tc>
          <w:tcPr>
            <w:tcW w:w="2751" w:type="dxa"/>
            <w:vAlign w:val="center"/>
          </w:tcPr>
          <w:p w14:paraId="47106D44" w14:textId="4A12B033" w:rsidR="00F81644" w:rsidRDefault="00F81644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lastRenderedPageBreak/>
              <w:t>UE distribution</w:t>
            </w:r>
          </w:p>
        </w:tc>
        <w:tc>
          <w:tcPr>
            <w:tcW w:w="5166" w:type="dxa"/>
            <w:vAlign w:val="center"/>
          </w:tcPr>
          <w:p w14:paraId="26E74366" w14:textId="77777777" w:rsidR="00F81644" w:rsidRDefault="00DF76EF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Average of 10 UE per BS</w:t>
            </w:r>
          </w:p>
          <w:p w14:paraId="62004B98" w14:textId="77777777" w:rsidR="009A560D" w:rsidRDefault="009A560D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B357CA0" w14:textId="07F82FBC" w:rsidR="009A560D" w:rsidRDefault="009A560D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InH open office: 100% indoor UEs</w:t>
            </w:r>
          </w:p>
          <w:p w14:paraId="707F36E1" w14:textId="77777777" w:rsidR="009A560D" w:rsidRDefault="009A560D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Dense urban: 100% outdoor UEs</w:t>
            </w:r>
          </w:p>
          <w:p w14:paraId="5C3CB779" w14:textId="1CBE1BFA" w:rsidR="00B05F89" w:rsidRPr="00BD7C39" w:rsidRDefault="00B05F89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For InF: 100% indoor UEs</w:t>
            </w:r>
          </w:p>
        </w:tc>
        <w:tc>
          <w:tcPr>
            <w:tcW w:w="2045" w:type="dxa"/>
            <w:vAlign w:val="center"/>
          </w:tcPr>
          <w:p w14:paraId="20577AC5" w14:textId="53E7F93F" w:rsidR="00F81644" w:rsidRPr="00BD7C39" w:rsidRDefault="00EB4319" w:rsidP="00F8164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UE randomly distributed over the entire deployment area</w:t>
            </w:r>
          </w:p>
        </w:tc>
      </w:tr>
      <w:tr w:rsidR="007933DE" w14:paraId="44BE08D9" w14:textId="77777777" w:rsidTr="007834AA">
        <w:tc>
          <w:tcPr>
            <w:tcW w:w="2751" w:type="dxa"/>
            <w:vAlign w:val="center"/>
          </w:tcPr>
          <w:p w14:paraId="648B8F12" w14:textId="7BF2749A" w:rsidR="00371D54" w:rsidRDefault="00371D5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5166" w:type="dxa"/>
            <w:vAlign w:val="center"/>
          </w:tcPr>
          <w:p w14:paraId="048CE744" w14:textId="5033AE32" w:rsidR="00371D54" w:rsidRDefault="00586E3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InH</w:t>
            </w:r>
            <w:r w:rsidR="00AE443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open office:</w:t>
            </w:r>
          </w:p>
          <w:p w14:paraId="69AE8635" w14:textId="1802D956" w:rsidR="00AE4430" w:rsidRDefault="00AE4430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InH – office channel &amp; PL model from TR38.901</w:t>
            </w:r>
          </w:p>
          <w:p w14:paraId="48E4DAD7" w14:textId="77777777" w:rsidR="00586E34" w:rsidRDefault="00586E3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49BEAFAD" w14:textId="77777777" w:rsidR="00586E34" w:rsidRDefault="00586E3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Dense Urban:</w:t>
            </w:r>
          </w:p>
          <w:p w14:paraId="0B83EEAB" w14:textId="77777777" w:rsidR="00586E34" w:rsidRDefault="00586E3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UMi</w:t>
            </w:r>
            <w:r w:rsidR="00151020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street canyon channel &amp; PL model from TR38.901</w:t>
            </w:r>
          </w:p>
          <w:p w14:paraId="2CA7D901" w14:textId="77777777" w:rsidR="00FE6D80" w:rsidRDefault="00FE6D80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47DB245" w14:textId="5B1CAF87" w:rsidR="00FE6D80" w:rsidRDefault="00FE6D80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</w:t>
            </w:r>
            <w:r w:rsidR="00654058">
              <w:rPr>
                <w:rFonts w:ascii="Times New Roman" w:hAnsi="Times New Roman"/>
                <w:sz w:val="16"/>
                <w:szCs w:val="16"/>
                <w:lang w:eastAsia="zh-CN"/>
              </w:rPr>
              <w:t>door factor:</w:t>
            </w:r>
          </w:p>
          <w:p w14:paraId="58FCA1C5" w14:textId="05CE3F6D" w:rsidR="00FE6D80" w:rsidRPr="00BD7C39" w:rsidRDefault="00654058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InF channel &amp; PL model from TR38.901</w:t>
            </w:r>
          </w:p>
        </w:tc>
        <w:tc>
          <w:tcPr>
            <w:tcW w:w="2045" w:type="dxa"/>
            <w:vAlign w:val="center"/>
          </w:tcPr>
          <w:p w14:paraId="6ED6E28C" w14:textId="77777777" w:rsidR="00371D54" w:rsidRPr="00BD7C39" w:rsidRDefault="00371D54" w:rsidP="00371D54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66A9CEBA" w14:textId="77777777" w:rsidTr="007834AA">
        <w:tc>
          <w:tcPr>
            <w:tcW w:w="2751" w:type="dxa"/>
            <w:vAlign w:val="center"/>
          </w:tcPr>
          <w:p w14:paraId="229850B8" w14:textId="57FFD8FB" w:rsidR="0047215A" w:rsidRPr="000B5215" w:rsidRDefault="008C10C8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Mobility</w:t>
            </w:r>
          </w:p>
        </w:tc>
        <w:tc>
          <w:tcPr>
            <w:tcW w:w="5166" w:type="dxa"/>
            <w:vAlign w:val="center"/>
          </w:tcPr>
          <w:p w14:paraId="2479428D" w14:textId="00A54826" w:rsidR="0047215A" w:rsidRPr="00BD7C39" w:rsidRDefault="008C10C8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3 Km/hr</w:t>
            </w:r>
          </w:p>
        </w:tc>
        <w:tc>
          <w:tcPr>
            <w:tcW w:w="2045" w:type="dxa"/>
            <w:vAlign w:val="center"/>
          </w:tcPr>
          <w:p w14:paraId="5AFAE82C" w14:textId="77777777" w:rsidR="0047215A" w:rsidRPr="00BD7C39" w:rsidRDefault="0047215A" w:rsidP="00D6249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672FB50" w14:textId="77777777" w:rsidTr="007834AA">
        <w:tc>
          <w:tcPr>
            <w:tcW w:w="2751" w:type="dxa"/>
            <w:vAlign w:val="center"/>
          </w:tcPr>
          <w:p w14:paraId="1B6CA13F" w14:textId="7079F1FC" w:rsidR="0047215A" w:rsidRPr="000B5215" w:rsidRDefault="008A67BE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BS </w:t>
            </w:r>
            <w:r w:rsidR="0047215A"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Antenna Configuration (Mg,Ng,M,N,P)</w:t>
            </w:r>
          </w:p>
        </w:tc>
        <w:tc>
          <w:tcPr>
            <w:tcW w:w="5166" w:type="dxa"/>
            <w:vAlign w:val="center"/>
          </w:tcPr>
          <w:p w14:paraId="3CAE9EA6" w14:textId="64AAC704" w:rsidR="0047215A" w:rsidRDefault="009B40A1" w:rsidP="008A67BE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</w:t>
            </w:r>
            <w:r w:rsidRPr="00357EDF">
              <w:rPr>
                <w:sz w:val="16"/>
                <w:szCs w:val="16"/>
                <w:lang w:val="ru-RU" w:eastAsia="zh-CN"/>
              </w:rPr>
              <w:t>8,16,2)</w:t>
            </w:r>
            <w:r w:rsidRPr="00357ED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with (0.5 dv, 0.5</w:t>
            </w:r>
            <w:r w:rsidR="0064415E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dH)</w:t>
            </w:r>
          </w:p>
          <w:p w14:paraId="015FB16C" w14:textId="77777777" w:rsidR="00072CC9" w:rsidRDefault="00072CC9" w:rsidP="008A67BE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1420E218" w14:textId="77777777" w:rsidR="00072CC9" w:rsidRDefault="00072CC9" w:rsidP="008A67BE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Optional:</w:t>
            </w:r>
          </w:p>
          <w:p w14:paraId="38110572" w14:textId="327640E3" w:rsidR="00072CC9" w:rsidRPr="00270B63" w:rsidRDefault="00962B99" w:rsidP="008A67BE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962B99">
              <w:rPr>
                <w:sz w:val="16"/>
                <w:szCs w:val="16"/>
                <w:lang w:val="ru-RU" w:eastAsia="zh-CN"/>
              </w:rPr>
              <w:t>(1,1,4,4,2)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="00003ACF" w:rsidRPr="00357EDF">
              <w:rPr>
                <w:sz w:val="16"/>
                <w:szCs w:val="16"/>
                <w:lang w:val="ru-RU" w:eastAsia="zh-CN"/>
              </w:rPr>
              <w:t>(</w:t>
            </w:r>
            <w:r w:rsidR="00003ACF" w:rsidRPr="00357EDF">
              <w:rPr>
                <w:sz w:val="16"/>
                <w:szCs w:val="16"/>
                <w:lang w:eastAsia="zh-CN"/>
              </w:rPr>
              <w:t>1,1,</w:t>
            </w:r>
            <w:r w:rsidR="00003ACF" w:rsidRPr="00357EDF">
              <w:rPr>
                <w:sz w:val="16"/>
                <w:szCs w:val="16"/>
                <w:lang w:val="ru-RU" w:eastAsia="zh-CN"/>
              </w:rPr>
              <w:t>8,</w:t>
            </w:r>
            <w:r w:rsidR="00003ACF">
              <w:rPr>
                <w:sz w:val="16"/>
                <w:szCs w:val="16"/>
                <w:lang w:eastAsia="zh-CN"/>
              </w:rPr>
              <w:t>4</w:t>
            </w:r>
            <w:r w:rsidR="00003ACF" w:rsidRPr="00357EDF">
              <w:rPr>
                <w:sz w:val="16"/>
                <w:szCs w:val="16"/>
                <w:lang w:val="ru-RU" w:eastAsia="zh-CN"/>
              </w:rPr>
              <w:t>,2)</w:t>
            </w:r>
            <w:r w:rsidR="00003ACF">
              <w:rPr>
                <w:sz w:val="16"/>
                <w:szCs w:val="16"/>
                <w:lang w:eastAsia="zh-CN"/>
              </w:rPr>
              <w:t xml:space="preserve">, </w:t>
            </w:r>
            <w:r w:rsidR="006563F7" w:rsidRPr="00357EDF">
              <w:rPr>
                <w:sz w:val="16"/>
                <w:szCs w:val="16"/>
                <w:lang w:val="ru-RU" w:eastAsia="zh-CN"/>
              </w:rPr>
              <w:t>(</w:t>
            </w:r>
            <w:r w:rsidR="006563F7" w:rsidRPr="00357EDF">
              <w:rPr>
                <w:sz w:val="16"/>
                <w:szCs w:val="16"/>
                <w:lang w:eastAsia="zh-CN"/>
              </w:rPr>
              <w:t>1,1,</w:t>
            </w:r>
            <w:r w:rsidR="006563F7" w:rsidRPr="00357EDF">
              <w:rPr>
                <w:sz w:val="16"/>
                <w:szCs w:val="16"/>
                <w:lang w:val="ru-RU" w:eastAsia="zh-CN"/>
              </w:rPr>
              <w:t>8,</w:t>
            </w:r>
            <w:r w:rsidR="006563F7">
              <w:rPr>
                <w:sz w:val="16"/>
                <w:szCs w:val="16"/>
                <w:lang w:eastAsia="zh-CN"/>
              </w:rPr>
              <w:t>8</w:t>
            </w:r>
            <w:r w:rsidR="006563F7" w:rsidRPr="00357EDF">
              <w:rPr>
                <w:sz w:val="16"/>
                <w:szCs w:val="16"/>
                <w:lang w:val="ru-RU" w:eastAsia="zh-CN"/>
              </w:rPr>
              <w:t>,2)</w:t>
            </w:r>
            <w:r w:rsidR="006563F7">
              <w:rPr>
                <w:sz w:val="16"/>
                <w:szCs w:val="16"/>
                <w:lang w:eastAsia="zh-CN"/>
              </w:rPr>
              <w:t xml:space="preserve">, </w:t>
            </w:r>
            <w:r w:rsidR="006563F7" w:rsidRPr="00357EDF">
              <w:rPr>
                <w:sz w:val="16"/>
                <w:szCs w:val="16"/>
                <w:lang w:val="ru-RU" w:eastAsia="zh-CN"/>
              </w:rPr>
              <w:t>(</w:t>
            </w:r>
            <w:r w:rsidR="006563F7" w:rsidRPr="00357EDF">
              <w:rPr>
                <w:sz w:val="16"/>
                <w:szCs w:val="16"/>
                <w:lang w:eastAsia="zh-CN"/>
              </w:rPr>
              <w:t>1,1,</w:t>
            </w:r>
            <w:r w:rsidR="00003ACF">
              <w:rPr>
                <w:sz w:val="16"/>
                <w:szCs w:val="16"/>
                <w:lang w:eastAsia="zh-CN"/>
              </w:rPr>
              <w:t>16</w:t>
            </w:r>
            <w:r w:rsidR="006563F7" w:rsidRPr="00357EDF">
              <w:rPr>
                <w:sz w:val="16"/>
                <w:szCs w:val="16"/>
                <w:lang w:val="ru-RU" w:eastAsia="zh-CN"/>
              </w:rPr>
              <w:t>,16,2)</w:t>
            </w:r>
            <w:r w:rsidR="00270B63">
              <w:rPr>
                <w:sz w:val="16"/>
                <w:szCs w:val="16"/>
                <w:lang w:eastAsia="zh-CN"/>
              </w:rPr>
              <w:t xml:space="preserve">, </w:t>
            </w:r>
            <w:r w:rsidR="00270B63" w:rsidRPr="00357EDF">
              <w:rPr>
                <w:sz w:val="16"/>
                <w:szCs w:val="16"/>
                <w:lang w:val="ru-RU" w:eastAsia="zh-CN"/>
              </w:rPr>
              <w:t>(</w:t>
            </w:r>
            <w:r w:rsidR="00270B63" w:rsidRPr="00357EDF">
              <w:rPr>
                <w:sz w:val="16"/>
                <w:szCs w:val="16"/>
                <w:lang w:eastAsia="zh-CN"/>
              </w:rPr>
              <w:t>1,1,</w:t>
            </w:r>
            <w:r w:rsidR="00270B63">
              <w:rPr>
                <w:sz w:val="16"/>
                <w:szCs w:val="16"/>
                <w:lang w:eastAsia="zh-CN"/>
              </w:rPr>
              <w:t>32</w:t>
            </w:r>
            <w:r w:rsidR="00270B63" w:rsidRPr="00357EDF">
              <w:rPr>
                <w:sz w:val="16"/>
                <w:szCs w:val="16"/>
                <w:lang w:val="ru-RU" w:eastAsia="zh-CN"/>
              </w:rPr>
              <w:t>,</w:t>
            </w:r>
            <w:r w:rsidR="00270B63">
              <w:rPr>
                <w:sz w:val="16"/>
                <w:szCs w:val="16"/>
                <w:lang w:eastAsia="zh-CN"/>
              </w:rPr>
              <w:t>8</w:t>
            </w:r>
            <w:r w:rsidR="00270B63" w:rsidRPr="00357EDF">
              <w:rPr>
                <w:sz w:val="16"/>
                <w:szCs w:val="16"/>
                <w:lang w:val="ru-RU" w:eastAsia="zh-CN"/>
              </w:rPr>
              <w:t>,2)</w:t>
            </w:r>
          </w:p>
        </w:tc>
        <w:tc>
          <w:tcPr>
            <w:tcW w:w="2045" w:type="dxa"/>
            <w:vAlign w:val="center"/>
          </w:tcPr>
          <w:p w14:paraId="000AB94A" w14:textId="77777777" w:rsidR="0047215A" w:rsidRPr="00BD7C39" w:rsidRDefault="0047215A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0F70661" w14:textId="77777777" w:rsidTr="007834AA">
        <w:tc>
          <w:tcPr>
            <w:tcW w:w="2751" w:type="dxa"/>
            <w:vAlign w:val="center"/>
          </w:tcPr>
          <w:p w14:paraId="43EDB648" w14:textId="6ACAC850" w:rsidR="009229B7" w:rsidRDefault="009229B7" w:rsidP="009229B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 Antenna Pattern</w:t>
            </w:r>
          </w:p>
        </w:tc>
        <w:tc>
          <w:tcPr>
            <w:tcW w:w="5166" w:type="dxa"/>
            <w:vAlign w:val="center"/>
          </w:tcPr>
          <w:p w14:paraId="4F38813A" w14:textId="77777777" w:rsidR="009229B7" w:rsidRDefault="00492679" w:rsidP="009229B7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Antenna power pattern given in Table 7.3-1 of TR38.901</w:t>
            </w:r>
          </w:p>
          <w:p w14:paraId="1176B20A" w14:textId="4376AE41" w:rsidR="00747040" w:rsidRPr="00492679" w:rsidRDefault="00747040" w:rsidP="009229B7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(with exception of antenna element gain)</w:t>
            </w:r>
          </w:p>
        </w:tc>
        <w:tc>
          <w:tcPr>
            <w:tcW w:w="2045" w:type="dxa"/>
            <w:vAlign w:val="center"/>
          </w:tcPr>
          <w:p w14:paraId="1198E0DC" w14:textId="77777777" w:rsidR="009229B7" w:rsidRPr="00BD7C39" w:rsidRDefault="009229B7" w:rsidP="009229B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58EC33E6" w14:textId="77777777" w:rsidTr="007834AA">
        <w:tc>
          <w:tcPr>
            <w:tcW w:w="2751" w:type="dxa"/>
            <w:vAlign w:val="center"/>
          </w:tcPr>
          <w:p w14:paraId="52280C54" w14:textId="6848B3F2" w:rsid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 Antenna element gain</w:t>
            </w:r>
          </w:p>
        </w:tc>
        <w:tc>
          <w:tcPr>
            <w:tcW w:w="5166" w:type="dxa"/>
            <w:vAlign w:val="center"/>
          </w:tcPr>
          <w:p w14:paraId="656DE4A1" w14:textId="6E0F31D3" w:rsidR="00427CCB" w:rsidRP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dBi</w:t>
            </w:r>
          </w:p>
        </w:tc>
        <w:tc>
          <w:tcPr>
            <w:tcW w:w="2045" w:type="dxa"/>
            <w:vAlign w:val="center"/>
          </w:tcPr>
          <w:p w14:paraId="43E8E6D4" w14:textId="77777777" w:rsidR="00427CCB" w:rsidRPr="00BD7C39" w:rsidRDefault="00427CCB" w:rsidP="00427CC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AB6F8F" w14:paraId="5028291A" w14:textId="77777777" w:rsidTr="007834AA">
        <w:tc>
          <w:tcPr>
            <w:tcW w:w="2751" w:type="dxa"/>
            <w:vAlign w:val="center"/>
          </w:tcPr>
          <w:p w14:paraId="66F13263" w14:textId="7CE1CBDB" w:rsidR="008A67BE" w:rsidRPr="000B5215" w:rsidRDefault="008A67BE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UE 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</w:rPr>
              <w:t>Antenna Configuration (Mg,Ng,M,N,P)</w:t>
            </w:r>
          </w:p>
        </w:tc>
        <w:tc>
          <w:tcPr>
            <w:tcW w:w="5166" w:type="dxa"/>
            <w:vAlign w:val="center"/>
          </w:tcPr>
          <w:p w14:paraId="0223F735" w14:textId="256AD893" w:rsidR="00072CC9" w:rsidRDefault="00072CC9" w:rsidP="00072CC9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1,1,2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 w:rsidRPr="00357EDF">
              <w:rPr>
                <w:sz w:val="16"/>
                <w:szCs w:val="16"/>
                <w:lang w:eastAsia="zh-CN"/>
              </w:rPr>
              <w:t>4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 w:rsidRPr="00357ED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with (0.5 dv, 0.5</w:t>
            </w:r>
            <w:r w:rsidR="008A3360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dH)</w:t>
            </w:r>
          </w:p>
          <w:p w14:paraId="38CF66D9" w14:textId="77777777" w:rsidR="00072CC9" w:rsidRDefault="00072CC9" w:rsidP="00072CC9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07A96E53" w14:textId="77777777" w:rsidR="00072CC9" w:rsidRDefault="00072CC9" w:rsidP="00072CC9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Optional:</w:t>
            </w:r>
          </w:p>
          <w:p w14:paraId="4E26DB87" w14:textId="270DA431" w:rsidR="008A67BE" w:rsidRPr="00977629" w:rsidRDefault="008D11DD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357EDF">
              <w:rPr>
                <w:sz w:val="16"/>
                <w:szCs w:val="16"/>
                <w:lang w:val="ru-RU" w:eastAsia="zh-CN"/>
              </w:rPr>
              <w:t>(</w:t>
            </w:r>
            <w:r w:rsidRPr="00357EDF">
              <w:rPr>
                <w:sz w:val="16"/>
                <w:szCs w:val="16"/>
                <w:lang w:eastAsia="zh-CN"/>
              </w:rPr>
              <w:t>1,1,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357EDF">
              <w:rPr>
                <w:sz w:val="16"/>
                <w:szCs w:val="16"/>
                <w:lang w:val="ru-RU"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357EDF">
              <w:rPr>
                <w:sz w:val="16"/>
                <w:szCs w:val="16"/>
                <w:lang w:val="ru-RU" w:eastAsia="zh-CN"/>
              </w:rPr>
              <w:t>,2)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="00003ACF" w:rsidRPr="00357EDF">
              <w:rPr>
                <w:sz w:val="16"/>
                <w:szCs w:val="16"/>
                <w:lang w:val="ru-RU" w:eastAsia="zh-CN"/>
              </w:rPr>
              <w:t>(</w:t>
            </w:r>
            <w:r w:rsidR="00003ACF" w:rsidRPr="00357EDF">
              <w:rPr>
                <w:sz w:val="16"/>
                <w:szCs w:val="16"/>
                <w:lang w:eastAsia="zh-CN"/>
              </w:rPr>
              <w:t>1,1,2</w:t>
            </w:r>
            <w:r w:rsidR="00003ACF" w:rsidRPr="00357EDF">
              <w:rPr>
                <w:sz w:val="16"/>
                <w:szCs w:val="16"/>
                <w:lang w:val="ru-RU" w:eastAsia="zh-CN"/>
              </w:rPr>
              <w:t>,</w:t>
            </w:r>
            <w:r w:rsidR="00003ACF">
              <w:rPr>
                <w:sz w:val="16"/>
                <w:szCs w:val="16"/>
                <w:lang w:eastAsia="zh-CN"/>
              </w:rPr>
              <w:t>2</w:t>
            </w:r>
            <w:r w:rsidR="00003ACF" w:rsidRPr="00357EDF">
              <w:rPr>
                <w:sz w:val="16"/>
                <w:szCs w:val="16"/>
                <w:lang w:val="ru-RU" w:eastAsia="zh-CN"/>
              </w:rPr>
              <w:t>,2)</w:t>
            </w:r>
            <w:r w:rsidR="00FD4350">
              <w:rPr>
                <w:sz w:val="16"/>
                <w:szCs w:val="16"/>
                <w:lang w:eastAsia="zh-CN"/>
              </w:rPr>
              <w:t xml:space="preserve">, </w:t>
            </w:r>
            <w:r w:rsidR="00FD4350" w:rsidRPr="00357EDF">
              <w:rPr>
                <w:sz w:val="16"/>
                <w:szCs w:val="16"/>
                <w:lang w:val="ru-RU" w:eastAsia="zh-CN"/>
              </w:rPr>
              <w:t>(</w:t>
            </w:r>
            <w:r w:rsidR="00FD4350" w:rsidRPr="00357EDF">
              <w:rPr>
                <w:sz w:val="16"/>
                <w:szCs w:val="16"/>
                <w:lang w:eastAsia="zh-CN"/>
              </w:rPr>
              <w:t>1,1,</w:t>
            </w:r>
            <w:r w:rsidR="00FD4350">
              <w:rPr>
                <w:sz w:val="16"/>
                <w:szCs w:val="16"/>
                <w:lang w:eastAsia="zh-CN"/>
              </w:rPr>
              <w:t>4</w:t>
            </w:r>
            <w:r w:rsidR="00FD4350" w:rsidRPr="00357EDF">
              <w:rPr>
                <w:sz w:val="16"/>
                <w:szCs w:val="16"/>
                <w:lang w:val="ru-RU" w:eastAsia="zh-CN"/>
              </w:rPr>
              <w:t>,</w:t>
            </w:r>
            <w:r w:rsidR="00FD4350" w:rsidRPr="00357EDF">
              <w:rPr>
                <w:sz w:val="16"/>
                <w:szCs w:val="16"/>
                <w:lang w:eastAsia="zh-CN"/>
              </w:rPr>
              <w:t>4</w:t>
            </w:r>
            <w:r w:rsidR="00FD4350" w:rsidRPr="00357EDF">
              <w:rPr>
                <w:sz w:val="16"/>
                <w:szCs w:val="16"/>
                <w:lang w:val="ru-RU" w:eastAsia="zh-CN"/>
              </w:rPr>
              <w:t>,2)</w:t>
            </w:r>
          </w:p>
        </w:tc>
        <w:tc>
          <w:tcPr>
            <w:tcW w:w="2045" w:type="dxa"/>
            <w:vAlign w:val="center"/>
          </w:tcPr>
          <w:p w14:paraId="43C0A289" w14:textId="77777777" w:rsidR="008A67BE" w:rsidRPr="00BD7C39" w:rsidRDefault="008A67BE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7EA134CB" w14:textId="77777777" w:rsidTr="007834AA">
        <w:tc>
          <w:tcPr>
            <w:tcW w:w="2751" w:type="dxa"/>
            <w:vAlign w:val="center"/>
          </w:tcPr>
          <w:p w14:paraId="7342493F" w14:textId="13D7706D" w:rsidR="009229B7" w:rsidRDefault="009229B7" w:rsidP="009229B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UE Antenna Pattern</w:t>
            </w:r>
          </w:p>
        </w:tc>
        <w:tc>
          <w:tcPr>
            <w:tcW w:w="5166" w:type="dxa"/>
            <w:vAlign w:val="center"/>
          </w:tcPr>
          <w:p w14:paraId="153184B2" w14:textId="77777777" w:rsidR="009229B7" w:rsidRDefault="00492679" w:rsidP="009229B7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Antenna power pattern given in Table 7.3-1 of TR38.901</w:t>
            </w:r>
          </w:p>
          <w:p w14:paraId="5100E7B4" w14:textId="27BC6872" w:rsidR="0000414D" w:rsidRPr="00357EDF" w:rsidRDefault="0000414D" w:rsidP="009229B7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val="ru-RU" w:eastAsia="zh-CN"/>
              </w:rPr>
            </w:pPr>
            <w:r>
              <w:rPr>
                <w:sz w:val="16"/>
                <w:szCs w:val="16"/>
                <w:lang w:eastAsia="zh-CN"/>
              </w:rPr>
              <w:t>(with exception of antenna element gain)</w:t>
            </w:r>
          </w:p>
        </w:tc>
        <w:tc>
          <w:tcPr>
            <w:tcW w:w="2045" w:type="dxa"/>
            <w:vAlign w:val="center"/>
          </w:tcPr>
          <w:p w14:paraId="2AC5BAEF" w14:textId="77777777" w:rsidR="009229B7" w:rsidRPr="00BD7C39" w:rsidRDefault="009229B7" w:rsidP="009229B7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16B8760" w14:textId="77777777" w:rsidTr="007834AA">
        <w:tc>
          <w:tcPr>
            <w:tcW w:w="2751" w:type="dxa"/>
            <w:vAlign w:val="center"/>
          </w:tcPr>
          <w:p w14:paraId="19417A7A" w14:textId="25D81DAD" w:rsid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UE Antenna element gain</w:t>
            </w:r>
          </w:p>
        </w:tc>
        <w:tc>
          <w:tcPr>
            <w:tcW w:w="5166" w:type="dxa"/>
            <w:vAlign w:val="center"/>
          </w:tcPr>
          <w:p w14:paraId="6B2C835C" w14:textId="77777777" w:rsid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 dBi</w:t>
            </w:r>
          </w:p>
          <w:p w14:paraId="29D9147B" w14:textId="77777777" w:rsid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</w:p>
          <w:p w14:paraId="3840647C" w14:textId="77777777" w:rsid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Optional:</w:t>
            </w:r>
          </w:p>
          <w:p w14:paraId="000448C8" w14:textId="0EF4BE76" w:rsidR="00427CCB" w:rsidRPr="00427CCB" w:rsidRDefault="00427CCB" w:rsidP="00427CCB">
            <w:pPr>
              <w:pStyle w:val="BodyText"/>
              <w:spacing w:before="0" w:after="0" w:line="240" w:lineRule="auto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5dBi</w:t>
            </w:r>
          </w:p>
        </w:tc>
        <w:tc>
          <w:tcPr>
            <w:tcW w:w="2045" w:type="dxa"/>
            <w:vAlign w:val="center"/>
          </w:tcPr>
          <w:p w14:paraId="3F68C572" w14:textId="77777777" w:rsidR="00427CCB" w:rsidRPr="00BD7C39" w:rsidRDefault="00427CCB" w:rsidP="00427CCB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AB6F8F" w14:paraId="35825D32" w14:textId="77777777" w:rsidTr="007834AA">
        <w:tc>
          <w:tcPr>
            <w:tcW w:w="2751" w:type="dxa"/>
            <w:vAlign w:val="center"/>
          </w:tcPr>
          <w:p w14:paraId="3D78F0EA" w14:textId="12ED7344" w:rsidR="008A67BE" w:rsidRPr="000B5215" w:rsidRDefault="00BA536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 Power Limitation</w:t>
            </w:r>
          </w:p>
        </w:tc>
        <w:tc>
          <w:tcPr>
            <w:tcW w:w="5166" w:type="dxa"/>
            <w:vAlign w:val="center"/>
          </w:tcPr>
          <w:p w14:paraId="7E5294AF" w14:textId="77777777" w:rsidR="00E720BC" w:rsidRDefault="002A6B91" w:rsidP="002818D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 dBm EIRP</w:t>
            </w:r>
            <w:r w:rsidR="00E55AC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</w:p>
          <w:p w14:paraId="63BF2689" w14:textId="2308F4B1" w:rsidR="002818DA" w:rsidRPr="00BD7C39" w:rsidRDefault="002818DA" w:rsidP="002818DA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Maximum TxP adjusted to meet EIRP limits</w:t>
            </w:r>
          </w:p>
        </w:tc>
        <w:tc>
          <w:tcPr>
            <w:tcW w:w="2045" w:type="dxa"/>
            <w:vAlign w:val="center"/>
          </w:tcPr>
          <w:p w14:paraId="37363454" w14:textId="77777777" w:rsidR="008A67BE" w:rsidRPr="00BD7C39" w:rsidRDefault="008A67BE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AB6F8F" w14:paraId="4F62E2DF" w14:textId="77777777" w:rsidTr="007834AA">
        <w:tc>
          <w:tcPr>
            <w:tcW w:w="2751" w:type="dxa"/>
            <w:vAlign w:val="center"/>
          </w:tcPr>
          <w:p w14:paraId="0EAF0F89" w14:textId="0A1876A8" w:rsidR="008A67BE" w:rsidRPr="000B5215" w:rsidRDefault="00BA536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UE Power Limitation</w:t>
            </w:r>
          </w:p>
        </w:tc>
        <w:tc>
          <w:tcPr>
            <w:tcW w:w="5166" w:type="dxa"/>
            <w:vAlign w:val="center"/>
          </w:tcPr>
          <w:p w14:paraId="4FF728A1" w14:textId="36FE202B" w:rsidR="008C1AB9" w:rsidRDefault="002A6B9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25 dBm EIRP</w:t>
            </w:r>
            <w:r w:rsidR="001D1AB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with 21 dBm max TxP</w:t>
            </w:r>
          </w:p>
          <w:p w14:paraId="0CED3131" w14:textId="77777777" w:rsidR="002A6B91" w:rsidRDefault="002A6B9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C257300" w14:textId="77777777" w:rsidR="002A6B91" w:rsidRDefault="002A6B9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6CF3B835" w14:textId="6FA573EF" w:rsidR="002A6B91" w:rsidRPr="00BD7C39" w:rsidRDefault="002A6B91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40dBm EIRP</w:t>
            </w:r>
            <w:r w:rsidR="00E55AC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with 21 dBm max TxP</w:t>
            </w:r>
          </w:p>
        </w:tc>
        <w:tc>
          <w:tcPr>
            <w:tcW w:w="2045" w:type="dxa"/>
            <w:vAlign w:val="center"/>
          </w:tcPr>
          <w:p w14:paraId="5CEEC75B" w14:textId="77777777" w:rsidR="008A67BE" w:rsidRPr="00BD7C39" w:rsidRDefault="008A67BE" w:rsidP="008A67BE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2FC5C80D" w14:textId="77777777" w:rsidTr="007834AA">
        <w:tc>
          <w:tcPr>
            <w:tcW w:w="2751" w:type="dxa"/>
            <w:vAlign w:val="center"/>
          </w:tcPr>
          <w:p w14:paraId="0055E850" w14:textId="44D0072C" w:rsidR="00BA5361" w:rsidRPr="000B5215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 NF</w:t>
            </w:r>
          </w:p>
        </w:tc>
        <w:tc>
          <w:tcPr>
            <w:tcW w:w="5166" w:type="dxa"/>
            <w:vAlign w:val="center"/>
          </w:tcPr>
          <w:p w14:paraId="7ABE0340" w14:textId="7BAFEB47" w:rsidR="00BA5361" w:rsidRPr="00BD7C39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7 dB</w:t>
            </w:r>
          </w:p>
        </w:tc>
        <w:tc>
          <w:tcPr>
            <w:tcW w:w="2045" w:type="dxa"/>
            <w:vAlign w:val="center"/>
          </w:tcPr>
          <w:p w14:paraId="668FA54F" w14:textId="77777777" w:rsidR="00BA5361" w:rsidRPr="00BD7C39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56793646" w14:textId="77777777" w:rsidTr="007834AA">
        <w:tc>
          <w:tcPr>
            <w:tcW w:w="2751" w:type="dxa"/>
            <w:vAlign w:val="center"/>
          </w:tcPr>
          <w:p w14:paraId="59DC2206" w14:textId="26E1FE94" w:rsidR="00BA5361" w:rsidRPr="000B5215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UE NF</w:t>
            </w:r>
          </w:p>
        </w:tc>
        <w:tc>
          <w:tcPr>
            <w:tcW w:w="5166" w:type="dxa"/>
            <w:vAlign w:val="center"/>
          </w:tcPr>
          <w:p w14:paraId="46F029F0" w14:textId="77777777" w:rsidR="00BA5361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13 dB</w:t>
            </w:r>
          </w:p>
          <w:p w14:paraId="0685C28B" w14:textId="77777777" w:rsidR="00BA5361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5485069E" w14:textId="77777777" w:rsidR="00BA5361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6D122FAC" w14:textId="0E5BB71D" w:rsidR="00BA5361" w:rsidRPr="00BD7C39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 dB</w:t>
            </w:r>
          </w:p>
        </w:tc>
        <w:tc>
          <w:tcPr>
            <w:tcW w:w="2045" w:type="dxa"/>
            <w:vAlign w:val="center"/>
          </w:tcPr>
          <w:p w14:paraId="6DBBBE1C" w14:textId="77777777" w:rsidR="00BA5361" w:rsidRPr="00BD7C39" w:rsidRDefault="00BA5361" w:rsidP="00BA5361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26D73F06" w14:textId="77777777" w:rsidTr="007834AA">
        <w:tc>
          <w:tcPr>
            <w:tcW w:w="2751" w:type="dxa"/>
            <w:vAlign w:val="center"/>
          </w:tcPr>
          <w:p w14:paraId="74200513" w14:textId="501AF4B7" w:rsidR="008C10C8" w:rsidRPr="000B5215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 xml:space="preserve">Transmission </w:t>
            </w:r>
            <w:r w:rsidRPr="000B5215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Rank</w:t>
            </w:r>
          </w:p>
        </w:tc>
        <w:tc>
          <w:tcPr>
            <w:tcW w:w="5166" w:type="dxa"/>
            <w:vAlign w:val="center"/>
          </w:tcPr>
          <w:p w14:paraId="56B255FC" w14:textId="2BB6B698" w:rsidR="008C10C8" w:rsidRPr="00BD7C39" w:rsidRDefault="005E54F9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Rank a</w:t>
            </w:r>
            <w:r w:rsidR="008C10C8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daptative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transmission</w:t>
            </w:r>
            <w:r w:rsidR="00E71E02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between </w:t>
            </w:r>
            <w:r w:rsidR="008C10C8">
              <w:rPr>
                <w:rFonts w:ascii="Times New Roman" w:hAnsi="Times New Roman"/>
                <w:sz w:val="16"/>
                <w:szCs w:val="16"/>
                <w:lang w:eastAsia="zh-CN"/>
              </w:rPr>
              <w:t>Rank 1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and </w:t>
            </w:r>
            <w:r w:rsidR="008C10C8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45" w:type="dxa"/>
            <w:vAlign w:val="center"/>
          </w:tcPr>
          <w:p w14:paraId="129986DB" w14:textId="1ACA76DD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7DA214BC" w14:textId="77777777" w:rsidTr="007834AA">
        <w:tc>
          <w:tcPr>
            <w:tcW w:w="2751" w:type="dxa"/>
            <w:vAlign w:val="center"/>
          </w:tcPr>
          <w:p w14:paraId="2A999D40" w14:textId="3E2752A5" w:rsidR="008C10C8" w:rsidRPr="000B5215" w:rsidRDefault="00AE4B7B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PDCCH Overhead</w:t>
            </w:r>
          </w:p>
        </w:tc>
        <w:tc>
          <w:tcPr>
            <w:tcW w:w="5166" w:type="dxa"/>
            <w:vAlign w:val="center"/>
          </w:tcPr>
          <w:p w14:paraId="6CF36CD6" w14:textId="4280BFEC" w:rsidR="008C10C8" w:rsidRPr="00BD7C39" w:rsidRDefault="00836D1D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2 Symbol per slot</w:t>
            </w:r>
          </w:p>
        </w:tc>
        <w:tc>
          <w:tcPr>
            <w:tcW w:w="2045" w:type="dxa"/>
            <w:vAlign w:val="center"/>
          </w:tcPr>
          <w:p w14:paraId="51A337D7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55E9F3E7" w14:textId="77777777" w:rsidTr="007834AA">
        <w:tc>
          <w:tcPr>
            <w:tcW w:w="2751" w:type="dxa"/>
            <w:vAlign w:val="center"/>
          </w:tcPr>
          <w:p w14:paraId="4E026423" w14:textId="33CF41A2" w:rsidR="008C10C8" w:rsidRPr="000B5215" w:rsidRDefault="00D034C7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DMRS Overhead</w:t>
            </w:r>
          </w:p>
        </w:tc>
        <w:tc>
          <w:tcPr>
            <w:tcW w:w="5166" w:type="dxa"/>
            <w:vAlign w:val="center"/>
          </w:tcPr>
          <w:p w14:paraId="3A94AAAE" w14:textId="3224AA8A" w:rsidR="008C10C8" w:rsidRPr="00BD7C39" w:rsidRDefault="004A7BDF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 Symbol per slot</w:t>
            </w:r>
          </w:p>
        </w:tc>
        <w:tc>
          <w:tcPr>
            <w:tcW w:w="2045" w:type="dxa"/>
            <w:vAlign w:val="center"/>
          </w:tcPr>
          <w:p w14:paraId="7464B112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F14589" w14:paraId="643B11D9" w14:textId="77777777" w:rsidTr="007834AA">
        <w:tc>
          <w:tcPr>
            <w:tcW w:w="2751" w:type="dxa"/>
            <w:vAlign w:val="center"/>
          </w:tcPr>
          <w:p w14:paraId="5F849E3F" w14:textId="58AB976C" w:rsidR="00F14589" w:rsidRDefault="00170FA9" w:rsidP="00170FA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CSI-RS Overhead</w:t>
            </w:r>
          </w:p>
        </w:tc>
        <w:tc>
          <w:tcPr>
            <w:tcW w:w="5166" w:type="dxa"/>
            <w:vAlign w:val="center"/>
          </w:tcPr>
          <w:p w14:paraId="7DB7B43E" w14:textId="49DCF322" w:rsidR="00F14589" w:rsidRDefault="00170FA9" w:rsidP="00170FA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045" w:type="dxa"/>
            <w:vAlign w:val="center"/>
          </w:tcPr>
          <w:p w14:paraId="0B8ABB2B" w14:textId="77777777" w:rsidR="00F14589" w:rsidRPr="00BD7C39" w:rsidRDefault="00F14589" w:rsidP="00170FA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F14589" w14:paraId="74577BF3" w14:textId="77777777" w:rsidTr="007834AA">
        <w:tc>
          <w:tcPr>
            <w:tcW w:w="2751" w:type="dxa"/>
            <w:vAlign w:val="center"/>
          </w:tcPr>
          <w:p w14:paraId="2F1C69FA" w14:textId="3560A524" w:rsidR="00F14589" w:rsidRDefault="00F14589" w:rsidP="00F1458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SRS Overhead</w:t>
            </w:r>
          </w:p>
        </w:tc>
        <w:tc>
          <w:tcPr>
            <w:tcW w:w="5166" w:type="dxa"/>
            <w:vAlign w:val="center"/>
          </w:tcPr>
          <w:p w14:paraId="701A5A15" w14:textId="57AC1E75" w:rsidR="00F14589" w:rsidRDefault="00F14589" w:rsidP="00F1458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045" w:type="dxa"/>
            <w:vAlign w:val="center"/>
          </w:tcPr>
          <w:p w14:paraId="3DFED5A9" w14:textId="77777777" w:rsidR="00F14589" w:rsidRPr="00BD7C39" w:rsidRDefault="00F14589" w:rsidP="00F14589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2774E30F" w14:textId="77777777" w:rsidTr="007834AA">
        <w:tc>
          <w:tcPr>
            <w:tcW w:w="2751" w:type="dxa"/>
            <w:vAlign w:val="center"/>
          </w:tcPr>
          <w:p w14:paraId="0B3EC235" w14:textId="6E0E5F65" w:rsidR="008C10C8" w:rsidRPr="000B5215" w:rsidRDefault="008B6746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Other Overhead</w:t>
            </w:r>
          </w:p>
        </w:tc>
        <w:tc>
          <w:tcPr>
            <w:tcW w:w="5166" w:type="dxa"/>
            <w:vAlign w:val="center"/>
          </w:tcPr>
          <w:p w14:paraId="6A52942A" w14:textId="6A475221" w:rsidR="008C10C8" w:rsidRPr="00BD7C39" w:rsidRDefault="00DA15D3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045" w:type="dxa"/>
            <w:vAlign w:val="center"/>
          </w:tcPr>
          <w:p w14:paraId="7D0AEEB7" w14:textId="0351B2C6" w:rsidR="008C10C8" w:rsidRPr="00BD7C39" w:rsidRDefault="009215C2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This can include overhead from beam management, PRACH, R</w:t>
            </w:r>
            <w:r w:rsidR="004E4D10">
              <w:rPr>
                <w:rFonts w:ascii="Times New Roman" w:hAnsi="Times New Roman"/>
                <w:sz w:val="16"/>
                <w:szCs w:val="16"/>
                <w:lang w:eastAsia="zh-CN"/>
              </w:rPr>
              <w:t>AR, SR, etc.</w:t>
            </w:r>
          </w:p>
        </w:tc>
      </w:tr>
      <w:tr w:rsidR="007933DE" w14:paraId="7D350FA8" w14:textId="77777777" w:rsidTr="007834AA">
        <w:tc>
          <w:tcPr>
            <w:tcW w:w="2751" w:type="dxa"/>
            <w:vAlign w:val="center"/>
          </w:tcPr>
          <w:p w14:paraId="042479C0" w14:textId="29ADAA5B" w:rsidR="008B6746" w:rsidRDefault="008B6746" w:rsidP="008B674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TDD DL/UL Ratio</w:t>
            </w:r>
          </w:p>
        </w:tc>
        <w:tc>
          <w:tcPr>
            <w:tcW w:w="5166" w:type="dxa"/>
            <w:vAlign w:val="center"/>
          </w:tcPr>
          <w:p w14:paraId="065F6AA2" w14:textId="2EDE874C" w:rsidR="008B6746" w:rsidRPr="00BD7C39" w:rsidRDefault="00FC0619" w:rsidP="008B674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045" w:type="dxa"/>
            <w:vAlign w:val="center"/>
          </w:tcPr>
          <w:p w14:paraId="158A7EF4" w14:textId="77777777" w:rsidR="008B6746" w:rsidRPr="00BD7C39" w:rsidRDefault="008B6746" w:rsidP="008B6746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E71E02" w14:paraId="17F432AF" w14:textId="77777777" w:rsidTr="007834AA">
        <w:tc>
          <w:tcPr>
            <w:tcW w:w="2751" w:type="dxa"/>
            <w:vAlign w:val="center"/>
          </w:tcPr>
          <w:p w14:paraId="439F5278" w14:textId="6F20176D" w:rsidR="00E71E02" w:rsidRDefault="00566A9C" w:rsidP="00E71E0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CSI feedback</w:t>
            </w:r>
          </w:p>
        </w:tc>
        <w:tc>
          <w:tcPr>
            <w:tcW w:w="5166" w:type="dxa"/>
            <w:vAlign w:val="center"/>
          </w:tcPr>
          <w:p w14:paraId="522B9EFB" w14:textId="10893921" w:rsidR="00566A9C" w:rsidRDefault="00566A9C" w:rsidP="00E71E0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Ideal feedback</w:t>
            </w:r>
          </w:p>
        </w:tc>
        <w:tc>
          <w:tcPr>
            <w:tcW w:w="2045" w:type="dxa"/>
            <w:vAlign w:val="center"/>
          </w:tcPr>
          <w:p w14:paraId="6E7EF7C5" w14:textId="77777777" w:rsidR="00E71E02" w:rsidRPr="00BD7C39" w:rsidRDefault="00E71E02" w:rsidP="00E71E0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26FBA38D" w14:textId="77777777" w:rsidTr="007834AA">
        <w:tc>
          <w:tcPr>
            <w:tcW w:w="2751" w:type="dxa"/>
            <w:vAlign w:val="center"/>
          </w:tcPr>
          <w:p w14:paraId="4A378499" w14:textId="77777777" w:rsidR="008C10C8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Additive Rx EVM</w:t>
            </w:r>
          </w:p>
        </w:tc>
        <w:tc>
          <w:tcPr>
            <w:tcW w:w="5166" w:type="dxa"/>
            <w:vAlign w:val="center"/>
          </w:tcPr>
          <w:p w14:paraId="4EE6CCBB" w14:textId="77777777" w:rsidR="008C10C8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0748F209" w14:textId="77777777" w:rsidR="008C10C8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5% at Rx</w:t>
            </w:r>
          </w:p>
        </w:tc>
        <w:tc>
          <w:tcPr>
            <w:tcW w:w="2045" w:type="dxa"/>
            <w:vAlign w:val="center"/>
          </w:tcPr>
          <w:p w14:paraId="1479FD6B" w14:textId="4E6AC4A7" w:rsidR="008C10C8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In lieu of PA model, Tx/Rx PN Model, I-Q imbalance, and other RF impairments</w:t>
            </w:r>
          </w:p>
        </w:tc>
      </w:tr>
      <w:tr w:rsidR="007933DE" w14:paraId="73A91EA4" w14:textId="77777777" w:rsidTr="007834AA">
        <w:tc>
          <w:tcPr>
            <w:tcW w:w="2751" w:type="dxa"/>
            <w:vAlign w:val="center"/>
          </w:tcPr>
          <w:p w14:paraId="1EBE1C1C" w14:textId="6B8D54CF" w:rsidR="008C10C8" w:rsidRPr="000B5215" w:rsidRDefault="008A67B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5166" w:type="dxa"/>
            <w:vAlign w:val="center"/>
          </w:tcPr>
          <w:p w14:paraId="4B4E593D" w14:textId="0554FC59" w:rsidR="008A67BE" w:rsidRDefault="008A67B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 Model 3 (0.5M</w:t>
            </w:r>
            <w:r w:rsidR="00373DB1">
              <w:rPr>
                <w:rFonts w:ascii="Times New Roman" w:hAnsi="Times New Roman"/>
                <w:sz w:val="16"/>
                <w:szCs w:val="16"/>
                <w:lang w:eastAsia="zh-CN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yte file)</w:t>
            </w:r>
          </w:p>
          <w:p w14:paraId="17865B30" w14:textId="77777777" w:rsidR="008A67BE" w:rsidRDefault="008A67B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C2B18E4" w14:textId="77777777" w:rsidR="008C6B81" w:rsidRDefault="008A67B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Optional: </w:t>
            </w:r>
          </w:p>
          <w:p w14:paraId="1A5E7B1E" w14:textId="568C303F" w:rsidR="008C10C8" w:rsidRDefault="008A67B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Full buffer</w:t>
            </w:r>
            <w:r w:rsidR="008C6B81">
              <w:rPr>
                <w:rFonts w:ascii="Times New Roman" w:hAnsi="Times New Roman"/>
                <w:sz w:val="16"/>
                <w:szCs w:val="16"/>
                <w:lang w:eastAsia="zh-CN"/>
              </w:rPr>
              <w:t>,</w:t>
            </w:r>
          </w:p>
          <w:p w14:paraId="5B23D553" w14:textId="39E26937" w:rsidR="00373DB1" w:rsidRDefault="00373DB1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 Model 1 (27Mbyte file)</w:t>
            </w:r>
          </w:p>
          <w:p w14:paraId="57787979" w14:textId="5834C5F4" w:rsidR="008C6B81" w:rsidRPr="00BD7C39" w:rsidRDefault="00373DB1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FTP Model 3 (27Mbyte file)</w:t>
            </w:r>
          </w:p>
        </w:tc>
        <w:tc>
          <w:tcPr>
            <w:tcW w:w="2045" w:type="dxa"/>
            <w:vAlign w:val="center"/>
          </w:tcPr>
          <w:p w14:paraId="43D8EA81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2169279E" w14:textId="77777777" w:rsidTr="007834AA">
        <w:tc>
          <w:tcPr>
            <w:tcW w:w="2751" w:type="dxa"/>
            <w:vAlign w:val="center"/>
          </w:tcPr>
          <w:p w14:paraId="3A097A3B" w14:textId="080B761E" w:rsidR="008C10C8" w:rsidRPr="000B5215" w:rsidRDefault="00626AEB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UE Receiver</w:t>
            </w:r>
          </w:p>
        </w:tc>
        <w:tc>
          <w:tcPr>
            <w:tcW w:w="5166" w:type="dxa"/>
            <w:vAlign w:val="center"/>
          </w:tcPr>
          <w:p w14:paraId="18A2FEA1" w14:textId="0B5E62DE" w:rsidR="008C10C8" w:rsidRPr="00BD7C39" w:rsidRDefault="00626AEB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MMSE-IRC</w:t>
            </w:r>
          </w:p>
        </w:tc>
        <w:tc>
          <w:tcPr>
            <w:tcW w:w="2045" w:type="dxa"/>
            <w:vAlign w:val="center"/>
          </w:tcPr>
          <w:p w14:paraId="400F2E1F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32BEB082" w14:textId="77777777" w:rsidTr="007834AA">
        <w:tc>
          <w:tcPr>
            <w:tcW w:w="2751" w:type="dxa"/>
            <w:vAlign w:val="center"/>
          </w:tcPr>
          <w:p w14:paraId="5A218F65" w14:textId="56B645AA" w:rsidR="008C10C8" w:rsidRPr="000B5215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Cell selection criteria</w:t>
            </w:r>
          </w:p>
        </w:tc>
        <w:tc>
          <w:tcPr>
            <w:tcW w:w="5166" w:type="dxa"/>
            <w:vAlign w:val="center"/>
          </w:tcPr>
          <w:p w14:paraId="5486FBF8" w14:textId="5A8D6557" w:rsidR="002E617A" w:rsidRPr="00BD7C39" w:rsidRDefault="003F3DF1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Random select from strongest </w:t>
            </w:r>
            <w:r w:rsidR="009C0C31">
              <w:rPr>
                <w:rFonts w:ascii="Times New Roman" w:hAnsi="Times New Roman"/>
                <w:sz w:val="16"/>
                <w:szCs w:val="16"/>
                <w:lang w:eastAsia="zh-CN"/>
              </w:rPr>
              <w:t>RSRP</w:t>
            </w:r>
            <w:r w:rsidR="0025489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with</w:t>
            </w:r>
            <w:r w:rsidR="005762B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="00C37E8D">
              <w:rPr>
                <w:rFonts w:ascii="Times New Roman" w:hAnsi="Times New Roman"/>
                <w:sz w:val="16"/>
                <w:szCs w:val="16"/>
                <w:lang w:eastAsia="zh-CN"/>
              </w:rPr>
              <w:t>1</w:t>
            </w:r>
            <w:r w:rsidR="005762B3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dB </w:t>
            </w:r>
            <w:r w:rsidR="002E617A">
              <w:rPr>
                <w:rFonts w:ascii="Times New Roman" w:hAnsi="Times New Roman"/>
                <w:sz w:val="16"/>
                <w:szCs w:val="16"/>
                <w:lang w:eastAsia="zh-CN"/>
              </w:rPr>
              <w:t>HO Margin</w:t>
            </w:r>
            <w:r w:rsidR="005762B3" w:rsidRPr="00F171D9">
              <w:rPr>
                <w:rFonts w:ascii="Times New Roman" w:hAnsi="Times New Roman"/>
                <w:vanish/>
                <w:sz w:val="16"/>
                <w:szCs w:val="16"/>
                <w:lang w:eastAsia="zh-CN"/>
              </w:rPr>
              <w:t>hysterisys</w:t>
            </w:r>
          </w:p>
        </w:tc>
        <w:tc>
          <w:tcPr>
            <w:tcW w:w="2045" w:type="dxa"/>
            <w:vAlign w:val="center"/>
          </w:tcPr>
          <w:p w14:paraId="597D309C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7933DE" w14:paraId="7B8A0B43" w14:textId="77777777" w:rsidTr="007834AA">
        <w:tc>
          <w:tcPr>
            <w:tcW w:w="2751" w:type="dxa"/>
            <w:vAlign w:val="center"/>
          </w:tcPr>
          <w:p w14:paraId="58862AEA" w14:textId="69F1C040" w:rsidR="008C10C8" w:rsidRPr="000B5215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DL/UL Traffic Ratio</w:t>
            </w:r>
          </w:p>
        </w:tc>
        <w:tc>
          <w:tcPr>
            <w:tcW w:w="5166" w:type="dxa"/>
            <w:vAlign w:val="center"/>
          </w:tcPr>
          <w:p w14:paraId="4FB00288" w14:textId="77777777" w:rsidR="008C10C8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50% DL, 50% UL</w:t>
            </w:r>
          </w:p>
          <w:p w14:paraId="63E9F6D4" w14:textId="77777777" w:rsidR="00E2417E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00DAD6A6" w14:textId="77777777" w:rsidR="00E2417E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Optional:</w:t>
            </w:r>
          </w:p>
          <w:p w14:paraId="0DB0AC07" w14:textId="77777777" w:rsidR="00B9002F" w:rsidRDefault="00FD5495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100%</w:t>
            </w:r>
            <w:r w:rsidR="00B9002F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DL, 0% UL,</w:t>
            </w:r>
          </w:p>
          <w:p w14:paraId="62330BC6" w14:textId="77777777" w:rsidR="00E2417E" w:rsidRDefault="00E2417E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80% DL, 20% UL</w:t>
            </w:r>
          </w:p>
          <w:p w14:paraId="30BB862B" w14:textId="2BEC3864" w:rsidR="00804646" w:rsidRPr="00BD7C39" w:rsidRDefault="00804646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0% DL, 100% UL</w:t>
            </w:r>
          </w:p>
        </w:tc>
        <w:tc>
          <w:tcPr>
            <w:tcW w:w="2045" w:type="dxa"/>
            <w:vAlign w:val="center"/>
          </w:tcPr>
          <w:p w14:paraId="2516ECE0" w14:textId="77777777" w:rsidR="008C10C8" w:rsidRPr="00BD7C39" w:rsidRDefault="008C10C8" w:rsidP="008C10C8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276D5FD6" w14:textId="77777777" w:rsidR="0047215A" w:rsidRDefault="0047215A" w:rsidP="0047215A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CBD5958" w14:textId="5764C3AF" w:rsidR="00196461" w:rsidRDefault="00196461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FB3F880" w14:textId="77777777" w:rsidR="00196461" w:rsidRDefault="00196461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7D16EC0" w14:textId="7489C19C" w:rsidR="001966BA" w:rsidRPr="009B29DA" w:rsidRDefault="000E1C60" w:rsidP="001966B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Summary of High-level Issues and Considerations</w:t>
      </w:r>
    </w:p>
    <w:p w14:paraId="27E99167" w14:textId="6E0601B2" w:rsidR="001966BA" w:rsidRDefault="0047153A" w:rsidP="001966BA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Based on RAN1 Chairman guidance, discussions</w:t>
      </w:r>
      <w:r w:rsidR="003A3581">
        <w:rPr>
          <w:rFonts w:ascii="Times New Roman" w:hAnsi="Times New Roman"/>
          <w:sz w:val="22"/>
          <w:szCs w:val="22"/>
          <w:lang w:eastAsia="zh-CN"/>
        </w:rPr>
        <w:t xml:space="preserve"> for </w:t>
      </w:r>
      <w:r w:rsidR="00AC31BB">
        <w:rPr>
          <w:rFonts w:ascii="Times New Roman" w:hAnsi="Times New Roman"/>
          <w:sz w:val="22"/>
          <w:szCs w:val="22"/>
          <w:lang w:eastAsia="zh-CN"/>
        </w:rPr>
        <w:t xml:space="preserve">Rel-17 </w:t>
      </w:r>
      <w:r w:rsidR="00AC31BB" w:rsidRPr="00AC31BB">
        <w:rPr>
          <w:rFonts w:ascii="Times New Roman" w:hAnsi="Times New Roman"/>
          <w:sz w:val="22"/>
          <w:szCs w:val="22"/>
          <w:lang w:eastAsia="zh-CN"/>
        </w:rPr>
        <w:t>supporting NR from 52.6 GHz to 71 GHz</w:t>
      </w:r>
      <w:r w:rsidR="00AC31BB">
        <w:rPr>
          <w:rFonts w:ascii="Times New Roman" w:hAnsi="Times New Roman"/>
          <w:sz w:val="22"/>
          <w:szCs w:val="22"/>
          <w:lang w:eastAsia="zh-CN"/>
        </w:rPr>
        <w:t xml:space="preserve"> SI for RAN1 #101-e meeting will be limited to simulation assumptions and some high-level issues and considerations.</w:t>
      </w:r>
      <w:r w:rsidR="005E75D5">
        <w:rPr>
          <w:rFonts w:ascii="Times New Roman" w:hAnsi="Times New Roman"/>
          <w:sz w:val="22"/>
          <w:szCs w:val="22"/>
          <w:lang w:eastAsia="zh-CN"/>
        </w:rPr>
        <w:t xml:space="preserve"> In this section, we summarize </w:t>
      </w:r>
      <w:r w:rsidR="00D95726">
        <w:rPr>
          <w:rFonts w:ascii="Times New Roman" w:hAnsi="Times New Roman"/>
          <w:sz w:val="22"/>
          <w:szCs w:val="22"/>
          <w:lang w:eastAsia="zh-CN"/>
        </w:rPr>
        <w:t xml:space="preserve">candidate </w:t>
      </w:r>
      <w:r w:rsidR="005E75D5">
        <w:rPr>
          <w:rFonts w:ascii="Times New Roman" w:hAnsi="Times New Roman"/>
          <w:sz w:val="22"/>
          <w:szCs w:val="22"/>
          <w:lang w:eastAsia="zh-CN"/>
        </w:rPr>
        <w:t>high-level issues</w:t>
      </w:r>
      <w:r w:rsidR="00D95726">
        <w:rPr>
          <w:rFonts w:ascii="Times New Roman" w:hAnsi="Times New Roman"/>
          <w:sz w:val="22"/>
          <w:szCs w:val="22"/>
          <w:lang w:eastAsia="zh-CN"/>
        </w:rPr>
        <w:t xml:space="preserve"> for discussion during RAN1 #101-e meeting.</w:t>
      </w:r>
    </w:p>
    <w:p w14:paraId="2B7322B7" w14:textId="51D5BA93" w:rsidR="00E21040" w:rsidRDefault="00E21040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F63806F" w14:textId="6D0291B4" w:rsidR="0095772D" w:rsidRDefault="0095772D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169CA76C" w14:textId="1767D7DF" w:rsidR="000F1FAA" w:rsidRDefault="000F1FAA" w:rsidP="00FA6336">
      <w:pPr>
        <w:pStyle w:val="BodyText"/>
        <w:numPr>
          <w:ilvl w:val="0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Candidate numerology (SCS, and CP length)</w:t>
      </w:r>
      <w:r w:rsidR="00FA6336">
        <w:rPr>
          <w:rFonts w:ascii="Times New Roman" w:hAnsi="Times New Roman"/>
          <w:sz w:val="22"/>
          <w:szCs w:val="22"/>
          <w:lang w:eastAsia="zh-CN"/>
        </w:rPr>
        <w:t xml:space="preserve"> to be supported by RAN1 specification.</w:t>
      </w:r>
    </w:p>
    <w:p w14:paraId="05D14F12" w14:textId="3560E083" w:rsidR="00D22192" w:rsidRDefault="00D22192" w:rsidP="00D22192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Discussions may include how RAN1 should conclude on determination of the candidate numerologies</w:t>
      </w:r>
    </w:p>
    <w:p w14:paraId="6091D057" w14:textId="3C8A64D6" w:rsidR="00B301F5" w:rsidRDefault="00FA74EA" w:rsidP="00D22192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Discussion may also include </w:t>
      </w:r>
      <w:r w:rsidR="005E46BF">
        <w:rPr>
          <w:rFonts w:ascii="Times New Roman" w:hAnsi="Times New Roman"/>
          <w:sz w:val="22"/>
          <w:szCs w:val="22"/>
          <w:lang w:eastAsia="zh-CN"/>
        </w:rPr>
        <w:t xml:space="preserve">identification of </w:t>
      </w:r>
      <w:r>
        <w:rPr>
          <w:rFonts w:ascii="Times New Roman" w:hAnsi="Times New Roman"/>
          <w:sz w:val="22"/>
          <w:szCs w:val="22"/>
          <w:lang w:eastAsia="zh-CN"/>
        </w:rPr>
        <w:t>any coupling with other</w:t>
      </w:r>
      <w:r w:rsidR="005A2E28">
        <w:rPr>
          <w:rFonts w:ascii="Times New Roman" w:hAnsi="Times New Roman"/>
          <w:sz w:val="22"/>
          <w:szCs w:val="22"/>
          <w:lang w:eastAsia="zh-CN"/>
        </w:rPr>
        <w:t xml:space="preserve"> system parameters</w:t>
      </w:r>
      <w:r w:rsidR="006A5493">
        <w:rPr>
          <w:rFonts w:ascii="Times New Roman" w:hAnsi="Times New Roman"/>
          <w:sz w:val="22"/>
          <w:szCs w:val="22"/>
          <w:lang w:eastAsia="zh-CN"/>
        </w:rPr>
        <w:t>,</w:t>
      </w:r>
      <w:r w:rsidR="005A2E28">
        <w:rPr>
          <w:rFonts w:ascii="Times New Roman" w:hAnsi="Times New Roman"/>
          <w:sz w:val="22"/>
          <w:szCs w:val="22"/>
          <w:lang w:eastAsia="zh-CN"/>
        </w:rPr>
        <w:t xml:space="preserve"> such as bandwidth (number of PRB), FFT size, etc</w:t>
      </w:r>
    </w:p>
    <w:p w14:paraId="1416776B" w14:textId="77777777" w:rsidR="00527545" w:rsidRDefault="00527545" w:rsidP="00527545">
      <w:pPr>
        <w:pStyle w:val="BodyText"/>
        <w:spacing w:after="0"/>
        <w:ind w:left="1440"/>
        <w:rPr>
          <w:rFonts w:ascii="Times New Roman" w:hAnsi="Times New Roman"/>
          <w:sz w:val="22"/>
          <w:szCs w:val="22"/>
          <w:lang w:eastAsia="zh-CN"/>
        </w:rPr>
      </w:pPr>
    </w:p>
    <w:p w14:paraId="4B383D72" w14:textId="734AD5EC" w:rsidR="002B6A70" w:rsidRDefault="002B6A70" w:rsidP="00FA6336">
      <w:pPr>
        <w:pStyle w:val="BodyText"/>
        <w:numPr>
          <w:ilvl w:val="0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Candidate bandwidths (or range of bandwidth) to be supported by RAN1 specification</w:t>
      </w:r>
      <w:r w:rsidR="00052987">
        <w:rPr>
          <w:rFonts w:ascii="Times New Roman" w:hAnsi="Times New Roman"/>
          <w:sz w:val="22"/>
          <w:szCs w:val="22"/>
          <w:lang w:eastAsia="zh-CN"/>
        </w:rPr>
        <w:t xml:space="preserve"> and related considerations (e.g. maximum FFT size)</w:t>
      </w:r>
    </w:p>
    <w:p w14:paraId="2F88FA56" w14:textId="3CEFF746" w:rsidR="00ED4925" w:rsidRDefault="00ED4925" w:rsidP="00ED4925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Discussions may include how RAN1 should conclude on determination of the candidate bandwidths</w:t>
      </w:r>
    </w:p>
    <w:p w14:paraId="5CEE0322" w14:textId="77777777" w:rsidR="00527545" w:rsidRPr="00ED4925" w:rsidRDefault="00527545" w:rsidP="00527545">
      <w:pPr>
        <w:pStyle w:val="BodyText"/>
        <w:spacing w:after="0"/>
        <w:ind w:left="1440"/>
        <w:rPr>
          <w:rFonts w:ascii="Times New Roman" w:hAnsi="Times New Roman"/>
          <w:sz w:val="22"/>
          <w:szCs w:val="22"/>
          <w:lang w:eastAsia="zh-CN"/>
        </w:rPr>
      </w:pPr>
    </w:p>
    <w:p w14:paraId="72C8666D" w14:textId="1C97B769" w:rsidR="00A0337B" w:rsidRDefault="00A0337B" w:rsidP="00A0337B">
      <w:pPr>
        <w:pStyle w:val="BodyText"/>
        <w:numPr>
          <w:ilvl w:val="0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Identification of regulatory aspects to consider in channel access </w:t>
      </w:r>
      <w:r w:rsidR="003F2B41">
        <w:rPr>
          <w:rFonts w:ascii="Times New Roman" w:hAnsi="Times New Roman"/>
          <w:sz w:val="22"/>
          <w:szCs w:val="22"/>
          <w:lang w:eastAsia="zh-CN"/>
        </w:rPr>
        <w:t xml:space="preserve">(and interference mitigation techniques) </w:t>
      </w:r>
      <w:r>
        <w:rPr>
          <w:rFonts w:ascii="Times New Roman" w:hAnsi="Times New Roman"/>
          <w:sz w:val="22"/>
          <w:szCs w:val="22"/>
          <w:lang w:eastAsia="zh-CN"/>
        </w:rPr>
        <w:t>for 60GHz unlicensed NR operation</w:t>
      </w:r>
    </w:p>
    <w:p w14:paraId="085D0CA3" w14:textId="4C043379" w:rsidR="00AA596A" w:rsidRDefault="00AA596A" w:rsidP="00AA596A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Some examples could be CCA sensitivity levels, time unit for measurement and back-off counters, access categories, channel bandwidth occupancy, etc.</w:t>
      </w:r>
    </w:p>
    <w:p w14:paraId="07294824" w14:textId="77777777" w:rsidR="00527545" w:rsidRDefault="00527545" w:rsidP="00527545">
      <w:pPr>
        <w:pStyle w:val="BodyText"/>
        <w:spacing w:after="0"/>
        <w:ind w:left="1440"/>
        <w:rPr>
          <w:rFonts w:ascii="Times New Roman" w:hAnsi="Times New Roman"/>
          <w:sz w:val="22"/>
          <w:szCs w:val="22"/>
          <w:lang w:eastAsia="zh-CN"/>
        </w:rPr>
      </w:pPr>
    </w:p>
    <w:p w14:paraId="792B9304" w14:textId="3E57EFBA" w:rsidR="00037B9C" w:rsidRDefault="00037B9C" w:rsidP="00FA6336">
      <w:pPr>
        <w:pStyle w:val="BodyText"/>
        <w:numPr>
          <w:ilvl w:val="0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Supported LBT modes of operation (e.g. </w:t>
      </w:r>
      <w:r w:rsidR="009A6A77">
        <w:rPr>
          <w:rFonts w:ascii="Times New Roman" w:hAnsi="Times New Roman"/>
          <w:sz w:val="22"/>
          <w:szCs w:val="22"/>
          <w:lang w:eastAsia="zh-CN"/>
        </w:rPr>
        <w:t>omni-directional LBT, directional LBT, receiver-aided LBT, no-LBT</w:t>
      </w:r>
      <w:r w:rsidR="00D12BCD">
        <w:rPr>
          <w:rFonts w:ascii="Times New Roman" w:hAnsi="Times New Roman"/>
          <w:sz w:val="22"/>
          <w:szCs w:val="22"/>
          <w:lang w:eastAsia="zh-CN"/>
        </w:rPr>
        <w:t>, etc</w:t>
      </w:r>
      <w:r w:rsidR="009A6A77">
        <w:rPr>
          <w:rFonts w:ascii="Times New Roman" w:hAnsi="Times New Roman"/>
          <w:sz w:val="22"/>
          <w:szCs w:val="22"/>
          <w:lang w:eastAsia="zh-CN"/>
        </w:rPr>
        <w:t>)</w:t>
      </w:r>
    </w:p>
    <w:p w14:paraId="1A8500B4" w14:textId="5DAD848D" w:rsidR="00326DB7" w:rsidRDefault="00326DB7" w:rsidP="00966CA1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Discussion may include how RAN1 should conclude on LBT mode of operations and </w:t>
      </w:r>
      <w:r w:rsidR="004C1A16">
        <w:rPr>
          <w:rFonts w:ascii="Times New Roman" w:hAnsi="Times New Roman"/>
          <w:sz w:val="22"/>
          <w:szCs w:val="22"/>
          <w:lang w:eastAsia="zh-CN"/>
        </w:rPr>
        <w:t xml:space="preserve">identification of various consideration aspects (in the </w:t>
      </w:r>
      <w:r w:rsidR="00EC11B7">
        <w:rPr>
          <w:rFonts w:ascii="Times New Roman" w:hAnsi="Times New Roman"/>
          <w:sz w:val="22"/>
          <w:szCs w:val="22"/>
          <w:lang w:eastAsia="zh-CN"/>
        </w:rPr>
        <w:t>decision-making</w:t>
      </w:r>
      <w:r w:rsidR="004C1A16">
        <w:rPr>
          <w:rFonts w:ascii="Times New Roman" w:hAnsi="Times New Roman"/>
          <w:sz w:val="22"/>
          <w:szCs w:val="22"/>
          <w:lang w:eastAsia="zh-CN"/>
        </w:rPr>
        <w:t xml:space="preserve"> process)</w:t>
      </w:r>
    </w:p>
    <w:p w14:paraId="4E9494F3" w14:textId="04285657" w:rsidR="00966CA1" w:rsidRDefault="00966CA1" w:rsidP="00966CA1">
      <w:pPr>
        <w:pStyle w:val="BodyText"/>
        <w:numPr>
          <w:ilvl w:val="1"/>
          <w:numId w:val="36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Discussions may </w:t>
      </w:r>
      <w:r w:rsidR="005B6030">
        <w:rPr>
          <w:rFonts w:ascii="Times New Roman" w:hAnsi="Times New Roman"/>
          <w:sz w:val="22"/>
          <w:szCs w:val="22"/>
          <w:lang w:eastAsia="zh-CN"/>
        </w:rPr>
        <w:t xml:space="preserve">also </w:t>
      </w:r>
      <w:r>
        <w:rPr>
          <w:rFonts w:ascii="Times New Roman" w:hAnsi="Times New Roman"/>
          <w:sz w:val="22"/>
          <w:szCs w:val="22"/>
          <w:lang w:eastAsia="zh-CN"/>
        </w:rPr>
        <w:t xml:space="preserve">include </w:t>
      </w:r>
      <w:r w:rsidR="00BE0B22">
        <w:rPr>
          <w:rFonts w:ascii="Times New Roman" w:hAnsi="Times New Roman"/>
          <w:sz w:val="22"/>
          <w:szCs w:val="22"/>
          <w:lang w:eastAsia="zh-CN"/>
        </w:rPr>
        <w:t>whether</w:t>
      </w:r>
      <w:r>
        <w:rPr>
          <w:rFonts w:ascii="Times New Roman" w:hAnsi="Times New Roman"/>
          <w:sz w:val="22"/>
          <w:szCs w:val="22"/>
          <w:lang w:eastAsia="zh-CN"/>
        </w:rPr>
        <w:t xml:space="preserve"> to always mandate LBT operations</w:t>
      </w:r>
      <w:r w:rsidR="00CC2727">
        <w:rPr>
          <w:rFonts w:ascii="Times New Roman" w:hAnsi="Times New Roman"/>
          <w:sz w:val="22"/>
          <w:szCs w:val="22"/>
          <w:lang w:eastAsia="zh-CN"/>
        </w:rPr>
        <w:t xml:space="preserve"> or not</w:t>
      </w:r>
    </w:p>
    <w:p w14:paraId="44C95EBF" w14:textId="7C449602" w:rsidR="00CB5947" w:rsidRDefault="00CB5947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28105B1" w14:textId="4AC4193D" w:rsidR="00CD5958" w:rsidRDefault="00CD5958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0090D01" w14:textId="522FAE6D" w:rsidR="00CD5958" w:rsidRDefault="00374CED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Other issues discussed in submitted contributions are</w:t>
      </w:r>
      <w:r w:rsidR="00675A80">
        <w:rPr>
          <w:rFonts w:ascii="Times New Roman" w:hAnsi="Times New Roman"/>
          <w:sz w:val="22"/>
          <w:szCs w:val="22"/>
          <w:lang w:eastAsia="zh-CN"/>
        </w:rPr>
        <w:t xml:space="preserve"> (not an exhaustive list)</w:t>
      </w:r>
      <w:r>
        <w:rPr>
          <w:rFonts w:ascii="Times New Roman" w:hAnsi="Times New Roman"/>
          <w:sz w:val="22"/>
          <w:szCs w:val="22"/>
          <w:lang w:eastAsia="zh-CN"/>
        </w:rPr>
        <w:t>:</w:t>
      </w:r>
    </w:p>
    <w:p w14:paraId="0FF22C24" w14:textId="26D9DD05" w:rsidR="00374CED" w:rsidRDefault="00E5701B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Investigation of directional LBT</w:t>
      </w:r>
    </w:p>
    <w:p w14:paraId="0F00C06B" w14:textId="48E77BEE" w:rsidR="00B52F5C" w:rsidRDefault="00B52F5C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Investigation of receiver-aided LBT</w:t>
      </w:r>
    </w:p>
    <w:p w14:paraId="738A23DD" w14:textId="72B3A2CA" w:rsidR="00B52F5C" w:rsidRDefault="00B52F5C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Shared COT mechanisms</w:t>
      </w:r>
    </w:p>
    <w:p w14:paraId="7C0A7839" w14:textId="67690771" w:rsidR="00B52F5C" w:rsidRDefault="00B52F5C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Beam sweeping issues for SS/PBCH blocks</w:t>
      </w:r>
    </w:p>
    <w:p w14:paraId="71ADB65D" w14:textId="3BAA8076" w:rsidR="00B52F5C" w:rsidRDefault="00B52F5C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Beam failure detection issues</w:t>
      </w:r>
    </w:p>
    <w:p w14:paraId="170F112D" w14:textId="4E5496AA" w:rsidR="002C337A" w:rsidRPr="002C337A" w:rsidRDefault="00772CBC" w:rsidP="002C337A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Potential e</w:t>
      </w:r>
      <w:r w:rsidR="002C337A">
        <w:rPr>
          <w:rFonts w:ascii="Times New Roman" w:hAnsi="Times New Roman"/>
          <w:sz w:val="22"/>
          <w:szCs w:val="22"/>
          <w:lang w:eastAsia="zh-CN"/>
        </w:rPr>
        <w:t xml:space="preserve">nhancements to increase </w:t>
      </w:r>
      <w:r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2C337A">
        <w:rPr>
          <w:rFonts w:ascii="Times New Roman" w:hAnsi="Times New Roman"/>
          <w:sz w:val="22"/>
          <w:szCs w:val="22"/>
          <w:lang w:eastAsia="zh-CN"/>
        </w:rPr>
        <w:t xml:space="preserve">channel access opportunities </w:t>
      </w:r>
      <w:r w:rsidR="002C337A" w:rsidRPr="002C337A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4B5F0FC5" w14:textId="348BDEAA" w:rsidR="006B0D3A" w:rsidRDefault="00B5133E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B5133E">
        <w:rPr>
          <w:rFonts w:ascii="Times New Roman" w:hAnsi="Times New Roman"/>
          <w:sz w:val="22"/>
          <w:szCs w:val="22"/>
          <w:lang w:eastAsia="zh-CN"/>
        </w:rPr>
        <w:t>Energy detection threshold calculation to account for instance for the directivity of LBT, or LBT channel bandwidth</w:t>
      </w:r>
    </w:p>
    <w:p w14:paraId="373CCC23" w14:textId="5343B359" w:rsidR="00DA7F82" w:rsidRDefault="00DA7F82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OCB constraints and related specification impact</w:t>
      </w:r>
    </w:p>
    <w:p w14:paraId="67444FF8" w14:textId="2C249619" w:rsidR="00DA7F82" w:rsidRDefault="00DA7F82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FBE operations</w:t>
      </w:r>
    </w:p>
    <w:p w14:paraId="129F0158" w14:textId="1DC75D9D" w:rsidR="00D87BBF" w:rsidRDefault="00490794" w:rsidP="00374CED">
      <w:pPr>
        <w:pStyle w:val="BodyText"/>
        <w:numPr>
          <w:ilvl w:val="0"/>
          <w:numId w:val="37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SSB and CORESET#0 multiplexing</w:t>
      </w:r>
    </w:p>
    <w:p w14:paraId="3F0FFEBD" w14:textId="7E76F737" w:rsidR="00CB5947" w:rsidRDefault="00CB5947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4F6E674" w14:textId="77777777" w:rsidR="007E7EF7" w:rsidRDefault="007E7EF7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13FE52EA" w14:textId="271DF817" w:rsidR="00A22312" w:rsidRPr="00744C56" w:rsidRDefault="00A81396" w:rsidP="00744C56">
      <w:pPr>
        <w:pStyle w:val="Heading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Reference</w:t>
      </w:r>
    </w:p>
    <w:p w14:paraId="6506C7C6" w14:textId="56831F8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R1-2003286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Channelization in unlicensed spectrum above 52.6GHz and below 71GHz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Futurewei</w:t>
      </w:r>
    </w:p>
    <w:p w14:paraId="502AD6EA" w14:textId="312A47BC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R1-2003293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Link level evaluation methodology and considerations for PHY design in 52.6-71 GHz using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Huawei, HiSilicon</w:t>
      </w:r>
    </w:p>
    <w:p w14:paraId="16839CA3" w14:textId="4FBCE6A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R1-2003304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potential physical layer impacts for NR beyond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Lenovo, Motorola Mobility</w:t>
      </w:r>
    </w:p>
    <w:p w14:paraId="521CD395" w14:textId="653380B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R1-2003424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requried changes to NR using existing DL/UL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vivo</w:t>
      </w:r>
    </w:p>
    <w:p w14:paraId="36EDE813" w14:textId="0B09054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R1-2003461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the required changes to NR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ZTE, Sanechips</w:t>
      </w:r>
    </w:p>
    <w:p w14:paraId="5FECFEC9" w14:textId="1C1D082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R1-2003636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System Analysis and evaluation methodology of NR opration up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CATT</w:t>
      </w:r>
    </w:p>
    <w:p w14:paraId="21F755B7" w14:textId="77363E95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R1-2003679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Required changes to NR using existing DL/UL NR waveform for supporting NR from 52.6GHz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MediaTek Inc.</w:t>
      </w:r>
    </w:p>
    <w:p w14:paraId="28A00827" w14:textId="1B3560D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R1-2003764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Required Changes to NR in 52.6 –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Intel Corporation</w:t>
      </w:r>
    </w:p>
    <w:p w14:paraId="1E657C43" w14:textId="248F101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R1-2003777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Waveform Enhancements for 60GHz operation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Charter Communications, Inc</w:t>
      </w:r>
    </w:p>
    <w:p w14:paraId="365CE3BE" w14:textId="285FC80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R1-2003811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Required changes to NR using existing DL/UL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Nokia, Nokia Shanghai Bell</w:t>
      </w:r>
    </w:p>
    <w:p w14:paraId="2499BBDA" w14:textId="5367FEF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R1-2003849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NR operations in 52.6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Ericsson</w:t>
      </w:r>
    </w:p>
    <w:p w14:paraId="38C86D24" w14:textId="4088F67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R1-2003903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Design aspects for extending NR to up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Samsung</w:t>
      </w:r>
    </w:p>
    <w:p w14:paraId="7C0FDAD6" w14:textId="41BA896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R1-2003945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Discussions on Changes to NR Using Existing DL/UL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Quectel</w:t>
      </w:r>
    </w:p>
    <w:p w14:paraId="074B3F01" w14:textId="584EA27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R1-2003961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required changes to NR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CMCC</w:t>
      </w:r>
    </w:p>
    <w:p w14:paraId="6CBCB532" w14:textId="556376F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R1-2004004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required changes to NR using existing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Spreadtrum Communications</w:t>
      </w:r>
    </w:p>
    <w:p w14:paraId="1E8022F9" w14:textId="0A96A25F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R1-2004038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 on required physical layer changes to support NR above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LG Electronics</w:t>
      </w:r>
    </w:p>
    <w:p w14:paraId="34CA5BD6" w14:textId="7F047C5F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R1-2004096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the waveform for DL/UL at above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OPPO</w:t>
      </w:r>
    </w:p>
    <w:p w14:paraId="5231EF1E" w14:textId="702BFFED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R1-2004188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Considerations on bandwidth and subcarrier spacing for above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Sony</w:t>
      </w:r>
    </w:p>
    <w:p w14:paraId="60AF2B96" w14:textId="0635252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R1-2004247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Required changes to NR using existing DL/UL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Apple</w:t>
      </w:r>
    </w:p>
    <w:p w14:paraId="3B280397" w14:textId="2713CED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R1-2004299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 on supporting above 52.6GHz in NR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InterDigital, Inc.</w:t>
      </w:r>
    </w:p>
    <w:p w14:paraId="091E997E" w14:textId="470DF8E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R1-2004301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 on required changes to NR using existing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Fujitsu</w:t>
      </w:r>
    </w:p>
    <w:p w14:paraId="75F31DE2" w14:textId="328D0A60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R1-2004312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Study on the required changes to NR using existing DL/UL NR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NEC</w:t>
      </w:r>
    </w:p>
    <w:p w14:paraId="0ACE6044" w14:textId="6DAD296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R1-2004333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Initial views of required changes of NR DL/UL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Sharp</w:t>
      </w:r>
    </w:p>
    <w:p w14:paraId="2A4FB93E" w14:textId="79C8398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R1-2004340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required changes to NR using existing DL/UL waveform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ITRI</w:t>
      </w:r>
    </w:p>
    <w:p w14:paraId="4F823D44" w14:textId="43C5F4A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R1-2004417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Evaluation Methodology and Required Changes on NR on 52.6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NTT DOCOMO, INC.</w:t>
      </w:r>
    </w:p>
    <w:p w14:paraId="527526F4" w14:textId="2F8A91E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R1-2004500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NR using existing DL-UL NR waveform to support operation between 52p6 GHz and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Qualcomm Incorporated</w:t>
      </w:r>
    </w:p>
    <w:p w14:paraId="736442E4" w14:textId="7C9E526C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R1-2004519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Discussions on required changes on supporting NR from 52.6GHz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CAICT</w:t>
      </w:r>
    </w:p>
    <w:p w14:paraId="68672661" w14:textId="1B7E1B8D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R1-2004593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NR operation between 52.6 GHz and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Convida Wireless</w:t>
      </w:r>
    </w:p>
    <w:p w14:paraId="58383353" w14:textId="54F22CA0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R1-2003287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Considerations on channel access in the unlicensed spectrum above 52.6GHz and below 71GHz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Futurewei</w:t>
      </w:r>
    </w:p>
    <w:p w14:paraId="7F15DA0E" w14:textId="3EDE4FE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R1-2003294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for 60 GHz unlicensed operation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Huawei, HiSilicon</w:t>
      </w:r>
    </w:p>
    <w:p w14:paraId="045B424D" w14:textId="763317A9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R1-2003305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for NR beyond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Lenovo, Motorola Mobility</w:t>
      </w:r>
    </w:p>
    <w:p w14:paraId="3C0B3726" w14:textId="574077E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R1-2003425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mechanism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vivo</w:t>
      </w:r>
    </w:p>
    <w:p w14:paraId="154F88F8" w14:textId="5FF6CA00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R1-2003462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the channel access mechanism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ZTE, Sanechips</w:t>
      </w:r>
    </w:p>
    <w:p w14:paraId="2746559B" w14:textId="3BF1ED1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R1-2003637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in support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CATT</w:t>
      </w:r>
    </w:p>
    <w:p w14:paraId="504EE809" w14:textId="6FF092F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R1-2003680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channel access mechanism from 52.6GHz to 71GHz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MediaTek Inc.</w:t>
      </w:r>
    </w:p>
    <w:p w14:paraId="7E287B1B" w14:textId="18A8E58F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R1-2003765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Procedure for NR in 52.6 - 71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Intel Corporation</w:t>
      </w:r>
    </w:p>
    <w:p w14:paraId="7207B2D7" w14:textId="7FD8D8E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R1-2003780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mechanisms for 60 GHz NR-U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Charter Communications, Inc</w:t>
      </w:r>
    </w:p>
    <w:p w14:paraId="2C64E202" w14:textId="231F0C6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R1-2003812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NR coexistence mechanisms for 60 GHz unlicensed band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Nokia, Nokia Shanghai Bell</w:t>
      </w:r>
    </w:p>
    <w:p w14:paraId="353F42F7" w14:textId="45E6DBB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R1-2003850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Ericsson</w:t>
      </w:r>
    </w:p>
    <w:p w14:paraId="56F8C835" w14:textId="47BB115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R1-2003904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for 60 GHz unlicensed spectrum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Samsung</w:t>
      </w:r>
    </w:p>
    <w:p w14:paraId="2125883A" w14:textId="48DB71F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lastRenderedPageBreak/>
        <w:t>R1-2003921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mechanism for supporting NR from 52.6GHz to 71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Beijing Xiaomi Mobile Software</w:t>
      </w:r>
    </w:p>
    <w:p w14:paraId="37E7CCEC" w14:textId="03363B6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R1-2003962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CMCC</w:t>
      </w:r>
    </w:p>
    <w:p w14:paraId="52AD47E2" w14:textId="2341E87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R1-2004005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mechanism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Spreadtrum Communications</w:t>
      </w:r>
    </w:p>
    <w:p w14:paraId="5CAB943F" w14:textId="187EC23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R1-2004039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Considerations on channel access mechanism to support NR above 52.6 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LG Electronics</w:t>
      </w:r>
    </w:p>
    <w:p w14:paraId="3D632B59" w14:textId="4EE666F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R1-2004097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mechanism for above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OPPO</w:t>
      </w:r>
    </w:p>
    <w:p w14:paraId="2082D5D8" w14:textId="41CECB3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R1-2004174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TCL Communication Ltd.</w:t>
      </w:r>
    </w:p>
    <w:p w14:paraId="56527125" w14:textId="3E7D268A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R1-2004189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for 60 GHz unlicensed spectrum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Sony</w:t>
      </w:r>
    </w:p>
    <w:p w14:paraId="33CB82B1" w14:textId="0AD53A6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R1-2004248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Unlicensed Channel Access Mechanisms for &gt; 52.6GHz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Apple</w:t>
      </w:r>
    </w:p>
    <w:p w14:paraId="21618982" w14:textId="625CBCD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R1-2004288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mechanisms for NR from 52.6-71GHz</w:t>
      </w:r>
      <w:r w:rsidR="00C64446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AT&amp;T</w:t>
      </w:r>
    </w:p>
    <w:p w14:paraId="35E50576" w14:textId="7ACE59C9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R1-2004300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On Channel Access Mechanisms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InterDigital, Inc.</w:t>
      </w:r>
    </w:p>
    <w:p w14:paraId="2E0F536A" w14:textId="722F85CF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R1-2004303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Discussions on channel access mechanism for NR from 52.6GHz to 71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Quectel</w:t>
      </w:r>
    </w:p>
    <w:p w14:paraId="1CFFD14B" w14:textId="491537F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R1-2004313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Study on the channel access mechanism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NEC</w:t>
      </w:r>
    </w:p>
    <w:p w14:paraId="1D0CDE2D" w14:textId="70053F74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R1-2004334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Sharp</w:t>
      </w:r>
    </w:p>
    <w:p w14:paraId="11B4131B" w14:textId="100F4600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R1-2004341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mechanism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ITRI</w:t>
      </w:r>
    </w:p>
    <w:p w14:paraId="444DB379" w14:textId="299D4C4D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R1-2004418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for NR in 60 GHz unlicensed spectrum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NTT DOCOMO, INC.</w:t>
      </w:r>
    </w:p>
    <w:p w14:paraId="73EAF96D" w14:textId="4926423E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R1-2004489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Channel access mechanism for NR in 52.6 to 71GHz band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Qualcomm Incorporated</w:t>
      </w:r>
    </w:p>
    <w:p w14:paraId="186FCDF3" w14:textId="184E1303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R1-2004520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Discussions on channel access mechanism on supporting NR from 52.6GHz to 71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CAICT</w:t>
      </w:r>
    </w:p>
    <w:p w14:paraId="143CA6CA" w14:textId="75C41A47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R1-2004558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channel access for unlicensed spectrum from 52.6GHz to 71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Potevio</w:t>
      </w:r>
    </w:p>
    <w:p w14:paraId="75D7601B" w14:textId="02DF465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R1-2004594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Considerations on channel access mechanism for NR supporting from 52.6 to 71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Convida Wireless</w:t>
      </w:r>
    </w:p>
    <w:p w14:paraId="628EEC02" w14:textId="32AB55C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R1-2003426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Evaluation on different numerologies for NR using existing DL/UL NR waveform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vivo</w:t>
      </w:r>
    </w:p>
    <w:p w14:paraId="200100D7" w14:textId="2D67AED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R1-2003463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the evaluation assumptions for above 52.6GHz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ZTE, Sanechips</w:t>
      </w:r>
    </w:p>
    <w:p w14:paraId="6189F219" w14:textId="48EF5036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R1-2003766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Considerations on performance evaluation for NR in 52.6-71GHz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Intel Corporation</w:t>
      </w:r>
    </w:p>
    <w:p w14:paraId="0419998E" w14:textId="199222B8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R1-2003813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Performance of existing DL NR waveform beyond 52.6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Nokia, Nokia Shanghai Bell</w:t>
      </w:r>
    </w:p>
    <w:p w14:paraId="65248259" w14:textId="6B5BDE85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R1-2003851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Enhanced phase noise modeling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Ericsson</w:t>
      </w:r>
    </w:p>
    <w:p w14:paraId="44A97F27" w14:textId="6E7A693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R1-2003905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Evaluaton assumptions for SLS and LLS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Samsung</w:t>
      </w:r>
    </w:p>
    <w:p w14:paraId="357FC772" w14:textId="57E26E95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R1-2004040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Consideration on multi-carrier operation for NR above 52.6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LG Electronics</w:t>
      </w:r>
    </w:p>
    <w:p w14:paraId="021336CF" w14:textId="35121551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R1-2004098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Discussion on deployment scenarios for carrier frequency above 52.6GHz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OPPO</w:t>
      </w:r>
    </w:p>
    <w:p w14:paraId="362A673C" w14:textId="09903C5F" w:rsidR="008F465B" w:rsidRPr="008F465B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R1-2004419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Potential Enhancements for NR on 52.6 to 71 GHz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NTT DOCOMO, INC.</w:t>
      </w:r>
    </w:p>
    <w:p w14:paraId="15E47E3D" w14:textId="7752B74D" w:rsidR="00A22312" w:rsidRDefault="008F465B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8F465B">
        <w:rPr>
          <w:rFonts w:ascii="Times New Roman" w:hAnsi="Times New Roman"/>
          <w:lang w:eastAsia="zh-CN"/>
        </w:rPr>
        <w:t>R1-2004606</w:t>
      </w:r>
      <w:r w:rsidR="00D679EF">
        <w:rPr>
          <w:rFonts w:ascii="Times New Roman" w:hAnsi="Times New Roman"/>
          <w:lang w:eastAsia="zh-CN"/>
        </w:rPr>
        <w:t>, “</w:t>
      </w:r>
      <w:r w:rsidRPr="008F465B">
        <w:rPr>
          <w:rFonts w:ascii="Times New Roman" w:hAnsi="Times New Roman"/>
          <w:lang w:eastAsia="zh-CN"/>
        </w:rPr>
        <w:t>System level evaluation methodology and results for 60 GHz unlicensed operation</w:t>
      </w:r>
      <w:r w:rsidR="00FA3AD0">
        <w:rPr>
          <w:rFonts w:ascii="Times New Roman" w:hAnsi="Times New Roman"/>
          <w:lang w:eastAsia="zh-CN"/>
        </w:rPr>
        <w:t xml:space="preserve">,” </w:t>
      </w:r>
      <w:r w:rsidRPr="008F465B">
        <w:rPr>
          <w:rFonts w:ascii="Times New Roman" w:hAnsi="Times New Roman"/>
          <w:lang w:eastAsia="zh-CN"/>
        </w:rPr>
        <w:t>Huawei, HiSilicon</w:t>
      </w:r>
    </w:p>
    <w:p w14:paraId="3B4EF54A" w14:textId="59E792E5" w:rsidR="00F96D6F" w:rsidRDefault="00C40B00" w:rsidP="008F465B">
      <w:pPr>
        <w:pStyle w:val="ListParagraph"/>
        <w:numPr>
          <w:ilvl w:val="0"/>
          <w:numId w:val="8"/>
        </w:numPr>
        <w:ind w:left="540" w:hanging="540"/>
        <w:rPr>
          <w:rFonts w:ascii="Times New Roman" w:hAnsi="Times New Roman"/>
          <w:lang w:eastAsia="zh-CN"/>
        </w:rPr>
      </w:pPr>
      <w:r w:rsidRPr="00C40B00">
        <w:rPr>
          <w:rFonts w:ascii="Times New Roman" w:hAnsi="Times New Roman"/>
          <w:lang w:eastAsia="zh-CN"/>
        </w:rPr>
        <w:t>R1-163984</w:t>
      </w:r>
      <w:r w:rsidR="00F96D6F">
        <w:rPr>
          <w:rFonts w:ascii="Times New Roman" w:hAnsi="Times New Roman"/>
          <w:lang w:eastAsia="zh-CN"/>
        </w:rPr>
        <w:t>, “</w:t>
      </w:r>
      <w:r w:rsidR="0007211A" w:rsidRPr="0007211A">
        <w:rPr>
          <w:rFonts w:ascii="Times New Roman" w:hAnsi="Times New Roman"/>
          <w:lang w:eastAsia="zh-CN"/>
        </w:rPr>
        <w:t>Discussion on phase noise modeling</w:t>
      </w:r>
      <w:r w:rsidR="00B5132A">
        <w:rPr>
          <w:rFonts w:ascii="Times New Roman" w:hAnsi="Times New Roman"/>
          <w:lang w:eastAsia="zh-CN"/>
        </w:rPr>
        <w:t xml:space="preserve">,” </w:t>
      </w:r>
      <w:r w:rsidR="0007211A">
        <w:rPr>
          <w:rFonts w:ascii="Times New Roman" w:hAnsi="Times New Roman"/>
          <w:lang w:eastAsia="zh-CN"/>
        </w:rPr>
        <w:t>Samsung</w:t>
      </w:r>
    </w:p>
    <w:p w14:paraId="597D1C06" w14:textId="77777777" w:rsidR="00FA03DE" w:rsidRPr="00FA03DE" w:rsidRDefault="00FA03DE" w:rsidP="00BF4CB7">
      <w:pPr>
        <w:jc w:val="right"/>
        <w:rPr>
          <w:lang w:eastAsia="zh-CN"/>
        </w:rPr>
      </w:pPr>
    </w:p>
    <w:sectPr w:rsidR="00FA03DE" w:rsidRPr="00FA03DE" w:rsidSect="00D86B37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C57B5" w14:textId="77777777" w:rsidR="009976A9" w:rsidRDefault="009976A9">
      <w:r>
        <w:separator/>
      </w:r>
    </w:p>
  </w:endnote>
  <w:endnote w:type="continuationSeparator" w:id="0">
    <w:p w14:paraId="421F59C9" w14:textId="77777777" w:rsidR="009976A9" w:rsidRDefault="0099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6BFBA" w14:textId="77777777" w:rsidR="006942B0" w:rsidRDefault="006942B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6942B0" w:rsidRDefault="006942B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E86D" w14:textId="77777777" w:rsidR="006942B0" w:rsidRDefault="006942B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33607" w14:textId="77777777" w:rsidR="009976A9" w:rsidRDefault="009976A9">
      <w:r>
        <w:separator/>
      </w:r>
    </w:p>
  </w:footnote>
  <w:footnote w:type="continuationSeparator" w:id="0">
    <w:p w14:paraId="57E92459" w14:textId="77777777" w:rsidR="009976A9" w:rsidRDefault="0099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8D549" w14:textId="77777777" w:rsidR="006942B0" w:rsidRDefault="00694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876C6C"/>
    <w:multiLevelType w:val="hybridMultilevel"/>
    <w:tmpl w:val="70C4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F474E"/>
    <w:multiLevelType w:val="hybridMultilevel"/>
    <w:tmpl w:val="7248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F0268"/>
    <w:multiLevelType w:val="hybridMultilevel"/>
    <w:tmpl w:val="E10AD6D8"/>
    <w:lvl w:ilvl="0" w:tplc="CF4E8A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37416"/>
    <w:multiLevelType w:val="hybridMultilevel"/>
    <w:tmpl w:val="8AF41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C04D7"/>
    <w:multiLevelType w:val="hybridMultilevel"/>
    <w:tmpl w:val="FA6C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56707"/>
    <w:multiLevelType w:val="hybridMultilevel"/>
    <w:tmpl w:val="77683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6481B"/>
    <w:multiLevelType w:val="hybridMultilevel"/>
    <w:tmpl w:val="A2DA0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34327"/>
    <w:multiLevelType w:val="multilevel"/>
    <w:tmpl w:val="1F06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8C4C16"/>
    <w:multiLevelType w:val="hybridMultilevel"/>
    <w:tmpl w:val="9ABE14C2"/>
    <w:lvl w:ilvl="0" w:tplc="A0F08250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45E23"/>
    <w:multiLevelType w:val="multilevel"/>
    <w:tmpl w:val="3EB4C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F3586E"/>
    <w:multiLevelType w:val="hybridMultilevel"/>
    <w:tmpl w:val="561AB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8E0674"/>
    <w:multiLevelType w:val="multilevel"/>
    <w:tmpl w:val="1F06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C841BB"/>
    <w:multiLevelType w:val="multilevel"/>
    <w:tmpl w:val="B630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A3BB4A"/>
    <w:multiLevelType w:val="singleLevel"/>
    <w:tmpl w:val="2AA3BB4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2AF076C1"/>
    <w:multiLevelType w:val="hybridMultilevel"/>
    <w:tmpl w:val="CFCEAC98"/>
    <w:lvl w:ilvl="0" w:tplc="CC183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5571A"/>
    <w:multiLevelType w:val="multilevel"/>
    <w:tmpl w:val="6EF6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8A348A"/>
    <w:multiLevelType w:val="multilevel"/>
    <w:tmpl w:val="C308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E721EA"/>
    <w:multiLevelType w:val="hybridMultilevel"/>
    <w:tmpl w:val="7D94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BB67B6"/>
    <w:multiLevelType w:val="multilevel"/>
    <w:tmpl w:val="D928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555D35"/>
    <w:multiLevelType w:val="hybridMultilevel"/>
    <w:tmpl w:val="17C0A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88529B"/>
    <w:multiLevelType w:val="hybridMultilevel"/>
    <w:tmpl w:val="D97E4B78"/>
    <w:lvl w:ilvl="0" w:tplc="38EC2A9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824EE8"/>
    <w:multiLevelType w:val="multilevel"/>
    <w:tmpl w:val="CD06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A16F5E"/>
    <w:multiLevelType w:val="multilevel"/>
    <w:tmpl w:val="93B2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01505E"/>
    <w:multiLevelType w:val="hybridMultilevel"/>
    <w:tmpl w:val="C3286170"/>
    <w:lvl w:ilvl="0" w:tplc="8CC49C3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34709"/>
    <w:multiLevelType w:val="hybridMultilevel"/>
    <w:tmpl w:val="DC74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D0B91"/>
    <w:multiLevelType w:val="hybridMultilevel"/>
    <w:tmpl w:val="99222C96"/>
    <w:lvl w:ilvl="0" w:tplc="04090001">
      <w:start w:val="1"/>
      <w:numFmt w:val="bullet"/>
      <w:lvlText w:val=""/>
      <w:lvlJc w:val="left"/>
      <w:pPr>
        <w:ind w:left="66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25" w:hanging="420"/>
      </w:pPr>
      <w:rPr>
        <w:rFonts w:ascii="Wingdings" w:hAnsi="Wingdings" w:hint="default"/>
      </w:rPr>
    </w:lvl>
  </w:abstractNum>
  <w:abstractNum w:abstractNumId="3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A66"/>
    <w:multiLevelType w:val="multilevel"/>
    <w:tmpl w:val="F4DE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4E61B92"/>
    <w:multiLevelType w:val="hybridMultilevel"/>
    <w:tmpl w:val="1C7C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21C24"/>
    <w:multiLevelType w:val="multilevel"/>
    <w:tmpl w:val="881A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B310EB"/>
    <w:multiLevelType w:val="hybridMultilevel"/>
    <w:tmpl w:val="6486E716"/>
    <w:lvl w:ilvl="0" w:tplc="E0BAE08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B06AA5"/>
    <w:multiLevelType w:val="multilevel"/>
    <w:tmpl w:val="1F06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3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1"/>
  </w:num>
  <w:num w:numId="7">
    <w:abstractNumId w:val="2"/>
  </w:num>
  <w:num w:numId="8">
    <w:abstractNumId w:val="35"/>
  </w:num>
  <w:num w:numId="9">
    <w:abstractNumId w:val="3"/>
  </w:num>
  <w:num w:numId="10">
    <w:abstractNumId w:val="4"/>
  </w:num>
  <w:num w:numId="11">
    <w:abstractNumId w:val="10"/>
  </w:num>
  <w:num w:numId="12">
    <w:abstractNumId w:val="7"/>
  </w:num>
  <w:num w:numId="13">
    <w:abstractNumId w:val="24"/>
  </w:num>
  <w:num w:numId="14">
    <w:abstractNumId w:val="16"/>
  </w:num>
  <w:num w:numId="15">
    <w:abstractNumId w:val="15"/>
  </w:num>
  <w:num w:numId="16">
    <w:abstractNumId w:val="30"/>
  </w:num>
  <w:num w:numId="17">
    <w:abstractNumId w:val="33"/>
  </w:num>
  <w:num w:numId="18">
    <w:abstractNumId w:val="12"/>
  </w:num>
  <w:num w:numId="19">
    <w:abstractNumId w:val="29"/>
  </w:num>
  <w:num w:numId="20">
    <w:abstractNumId w:val="25"/>
  </w:num>
  <w:num w:numId="21">
    <w:abstractNumId w:val="17"/>
  </w:num>
  <w:num w:numId="22">
    <w:abstractNumId w:val="34"/>
  </w:num>
  <w:num w:numId="23">
    <w:abstractNumId w:val="14"/>
  </w:num>
  <w:num w:numId="24">
    <w:abstractNumId w:val="19"/>
  </w:num>
  <w:num w:numId="25">
    <w:abstractNumId w:val="32"/>
  </w:num>
  <w:num w:numId="26">
    <w:abstractNumId w:val="22"/>
  </w:num>
  <w:num w:numId="27">
    <w:abstractNumId w:val="26"/>
  </w:num>
  <w:num w:numId="28">
    <w:abstractNumId w:val="11"/>
  </w:num>
  <w:num w:numId="29">
    <w:abstractNumId w:val="1"/>
  </w:num>
  <w:num w:numId="30">
    <w:abstractNumId w:val="8"/>
  </w:num>
  <w:num w:numId="31">
    <w:abstractNumId w:val="9"/>
  </w:num>
  <w:num w:numId="32">
    <w:abstractNumId w:val="36"/>
  </w:num>
  <w:num w:numId="33">
    <w:abstractNumId w:val="13"/>
  </w:num>
  <w:num w:numId="34">
    <w:abstractNumId w:val="23"/>
  </w:num>
  <w:num w:numId="35">
    <w:abstractNumId w:val="20"/>
  </w:num>
  <w:num w:numId="36">
    <w:abstractNumId w:val="5"/>
  </w:num>
  <w:num w:numId="37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D04"/>
    <w:rsid w:val="00000ECA"/>
    <w:rsid w:val="00000F2A"/>
    <w:rsid w:val="00001FC3"/>
    <w:rsid w:val="00002375"/>
    <w:rsid w:val="00002459"/>
    <w:rsid w:val="00003131"/>
    <w:rsid w:val="00003772"/>
    <w:rsid w:val="000037FB"/>
    <w:rsid w:val="00003ACF"/>
    <w:rsid w:val="0000414D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B58"/>
    <w:rsid w:val="00006780"/>
    <w:rsid w:val="00006C7A"/>
    <w:rsid w:val="000071F7"/>
    <w:rsid w:val="000072BD"/>
    <w:rsid w:val="00007366"/>
    <w:rsid w:val="0000792C"/>
    <w:rsid w:val="00007CEF"/>
    <w:rsid w:val="000101EF"/>
    <w:rsid w:val="0001087B"/>
    <w:rsid w:val="00010E97"/>
    <w:rsid w:val="00010FD1"/>
    <w:rsid w:val="00011703"/>
    <w:rsid w:val="00011D45"/>
    <w:rsid w:val="000124D1"/>
    <w:rsid w:val="00012D90"/>
    <w:rsid w:val="0001321B"/>
    <w:rsid w:val="000137FF"/>
    <w:rsid w:val="0001387D"/>
    <w:rsid w:val="000138F3"/>
    <w:rsid w:val="00013B63"/>
    <w:rsid w:val="000141F0"/>
    <w:rsid w:val="00015459"/>
    <w:rsid w:val="000157C3"/>
    <w:rsid w:val="00015909"/>
    <w:rsid w:val="00015BCB"/>
    <w:rsid w:val="000162B2"/>
    <w:rsid w:val="00016DCE"/>
    <w:rsid w:val="0001729B"/>
    <w:rsid w:val="00017309"/>
    <w:rsid w:val="00017B59"/>
    <w:rsid w:val="000200D5"/>
    <w:rsid w:val="00020331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2AA2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253"/>
    <w:rsid w:val="00027333"/>
    <w:rsid w:val="00027409"/>
    <w:rsid w:val="0002790C"/>
    <w:rsid w:val="00027D2A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138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662"/>
    <w:rsid w:val="00036A16"/>
    <w:rsid w:val="00036C45"/>
    <w:rsid w:val="00036FA7"/>
    <w:rsid w:val="000370AA"/>
    <w:rsid w:val="00037274"/>
    <w:rsid w:val="000377E3"/>
    <w:rsid w:val="00037910"/>
    <w:rsid w:val="00037A21"/>
    <w:rsid w:val="00037B9C"/>
    <w:rsid w:val="00040082"/>
    <w:rsid w:val="000404F2"/>
    <w:rsid w:val="0004067F"/>
    <w:rsid w:val="000409BB"/>
    <w:rsid w:val="00040A0F"/>
    <w:rsid w:val="00040AD1"/>
    <w:rsid w:val="00040F20"/>
    <w:rsid w:val="00040F7A"/>
    <w:rsid w:val="000412B7"/>
    <w:rsid w:val="000412BE"/>
    <w:rsid w:val="000413B8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307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987"/>
    <w:rsid w:val="00052AE3"/>
    <w:rsid w:val="00052CD7"/>
    <w:rsid w:val="000531A8"/>
    <w:rsid w:val="0005327A"/>
    <w:rsid w:val="000534C1"/>
    <w:rsid w:val="00053633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27C2"/>
    <w:rsid w:val="000628FA"/>
    <w:rsid w:val="00062A51"/>
    <w:rsid w:val="00062E0C"/>
    <w:rsid w:val="000630FF"/>
    <w:rsid w:val="0006326D"/>
    <w:rsid w:val="00063485"/>
    <w:rsid w:val="00063F57"/>
    <w:rsid w:val="0006435E"/>
    <w:rsid w:val="0006436D"/>
    <w:rsid w:val="00064571"/>
    <w:rsid w:val="0006480B"/>
    <w:rsid w:val="00064A2B"/>
    <w:rsid w:val="00064E64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FE2"/>
    <w:rsid w:val="00070152"/>
    <w:rsid w:val="00070378"/>
    <w:rsid w:val="0007118F"/>
    <w:rsid w:val="000711F1"/>
    <w:rsid w:val="000716FB"/>
    <w:rsid w:val="00071AEA"/>
    <w:rsid w:val="00071E9B"/>
    <w:rsid w:val="00071F55"/>
    <w:rsid w:val="0007211A"/>
    <w:rsid w:val="000722D2"/>
    <w:rsid w:val="00072CC9"/>
    <w:rsid w:val="00072E75"/>
    <w:rsid w:val="00072EFA"/>
    <w:rsid w:val="000732DA"/>
    <w:rsid w:val="00073785"/>
    <w:rsid w:val="00073940"/>
    <w:rsid w:val="00074375"/>
    <w:rsid w:val="000743A0"/>
    <w:rsid w:val="00074BF5"/>
    <w:rsid w:val="000752CD"/>
    <w:rsid w:val="00075340"/>
    <w:rsid w:val="00075680"/>
    <w:rsid w:val="0007590A"/>
    <w:rsid w:val="00075999"/>
    <w:rsid w:val="000763FD"/>
    <w:rsid w:val="00077579"/>
    <w:rsid w:val="000805B2"/>
    <w:rsid w:val="00080786"/>
    <w:rsid w:val="0008091E"/>
    <w:rsid w:val="00080D74"/>
    <w:rsid w:val="00082152"/>
    <w:rsid w:val="000826BA"/>
    <w:rsid w:val="000826FF"/>
    <w:rsid w:val="00082A49"/>
    <w:rsid w:val="00083322"/>
    <w:rsid w:val="00083788"/>
    <w:rsid w:val="00083E97"/>
    <w:rsid w:val="00084255"/>
    <w:rsid w:val="00085239"/>
    <w:rsid w:val="000855FF"/>
    <w:rsid w:val="00085DC3"/>
    <w:rsid w:val="000861B2"/>
    <w:rsid w:val="000862BA"/>
    <w:rsid w:val="0008645D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573"/>
    <w:rsid w:val="00090586"/>
    <w:rsid w:val="00091714"/>
    <w:rsid w:val="00091D13"/>
    <w:rsid w:val="000921E3"/>
    <w:rsid w:val="00092334"/>
    <w:rsid w:val="000931C3"/>
    <w:rsid w:val="00093E06"/>
    <w:rsid w:val="0009437A"/>
    <w:rsid w:val="000947B7"/>
    <w:rsid w:val="00094F1A"/>
    <w:rsid w:val="00095149"/>
    <w:rsid w:val="00095671"/>
    <w:rsid w:val="00095736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5CA"/>
    <w:rsid w:val="000A0CA1"/>
    <w:rsid w:val="000A0E99"/>
    <w:rsid w:val="000A1AD3"/>
    <w:rsid w:val="000A1D49"/>
    <w:rsid w:val="000A1F34"/>
    <w:rsid w:val="000A23B7"/>
    <w:rsid w:val="000A27D4"/>
    <w:rsid w:val="000A2B3B"/>
    <w:rsid w:val="000A2BC3"/>
    <w:rsid w:val="000A2D70"/>
    <w:rsid w:val="000A2FBA"/>
    <w:rsid w:val="000A3A3A"/>
    <w:rsid w:val="000A3ACB"/>
    <w:rsid w:val="000A4492"/>
    <w:rsid w:val="000A49DE"/>
    <w:rsid w:val="000A4B74"/>
    <w:rsid w:val="000A4F22"/>
    <w:rsid w:val="000A52B9"/>
    <w:rsid w:val="000A54DF"/>
    <w:rsid w:val="000A5AE2"/>
    <w:rsid w:val="000A61CB"/>
    <w:rsid w:val="000A64B8"/>
    <w:rsid w:val="000A6788"/>
    <w:rsid w:val="000A6AC6"/>
    <w:rsid w:val="000A6C4F"/>
    <w:rsid w:val="000A6CFE"/>
    <w:rsid w:val="000A727E"/>
    <w:rsid w:val="000A7C6A"/>
    <w:rsid w:val="000A7C88"/>
    <w:rsid w:val="000A7E17"/>
    <w:rsid w:val="000B0046"/>
    <w:rsid w:val="000B02C2"/>
    <w:rsid w:val="000B04F4"/>
    <w:rsid w:val="000B081C"/>
    <w:rsid w:val="000B0E58"/>
    <w:rsid w:val="000B0FAB"/>
    <w:rsid w:val="000B10AB"/>
    <w:rsid w:val="000B17A1"/>
    <w:rsid w:val="000B1CD3"/>
    <w:rsid w:val="000B256B"/>
    <w:rsid w:val="000B29C5"/>
    <w:rsid w:val="000B32D4"/>
    <w:rsid w:val="000B3684"/>
    <w:rsid w:val="000B38DA"/>
    <w:rsid w:val="000B3AA9"/>
    <w:rsid w:val="000B3F37"/>
    <w:rsid w:val="000B49D7"/>
    <w:rsid w:val="000B5215"/>
    <w:rsid w:val="000B53AF"/>
    <w:rsid w:val="000B546F"/>
    <w:rsid w:val="000B60B9"/>
    <w:rsid w:val="000B65BE"/>
    <w:rsid w:val="000B6BDF"/>
    <w:rsid w:val="000B71B6"/>
    <w:rsid w:val="000B7387"/>
    <w:rsid w:val="000B74B3"/>
    <w:rsid w:val="000B752B"/>
    <w:rsid w:val="000B7593"/>
    <w:rsid w:val="000B76BB"/>
    <w:rsid w:val="000B7D5E"/>
    <w:rsid w:val="000B7E42"/>
    <w:rsid w:val="000C036C"/>
    <w:rsid w:val="000C0465"/>
    <w:rsid w:val="000C133A"/>
    <w:rsid w:val="000C193E"/>
    <w:rsid w:val="000C1BA3"/>
    <w:rsid w:val="000C1DBD"/>
    <w:rsid w:val="000C1F69"/>
    <w:rsid w:val="000C27C6"/>
    <w:rsid w:val="000C2DE1"/>
    <w:rsid w:val="000C2FD7"/>
    <w:rsid w:val="000C393F"/>
    <w:rsid w:val="000C3987"/>
    <w:rsid w:val="000C39E0"/>
    <w:rsid w:val="000C3F16"/>
    <w:rsid w:val="000C4786"/>
    <w:rsid w:val="000C4A33"/>
    <w:rsid w:val="000C4C76"/>
    <w:rsid w:val="000C4CB4"/>
    <w:rsid w:val="000C53E5"/>
    <w:rsid w:val="000C550B"/>
    <w:rsid w:val="000C5759"/>
    <w:rsid w:val="000C59F9"/>
    <w:rsid w:val="000C5E7D"/>
    <w:rsid w:val="000C673C"/>
    <w:rsid w:val="000C69F8"/>
    <w:rsid w:val="000C71D9"/>
    <w:rsid w:val="000C7C3E"/>
    <w:rsid w:val="000D037E"/>
    <w:rsid w:val="000D062A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2A"/>
    <w:rsid w:val="000D206C"/>
    <w:rsid w:val="000D23C1"/>
    <w:rsid w:val="000D28FD"/>
    <w:rsid w:val="000D2AE0"/>
    <w:rsid w:val="000D2EA5"/>
    <w:rsid w:val="000D35D4"/>
    <w:rsid w:val="000D362A"/>
    <w:rsid w:val="000D37FA"/>
    <w:rsid w:val="000D3A6C"/>
    <w:rsid w:val="000D3B80"/>
    <w:rsid w:val="000D4324"/>
    <w:rsid w:val="000D46EE"/>
    <w:rsid w:val="000D4ABD"/>
    <w:rsid w:val="000D4CE9"/>
    <w:rsid w:val="000D4DE6"/>
    <w:rsid w:val="000D4DFF"/>
    <w:rsid w:val="000D55EA"/>
    <w:rsid w:val="000D5711"/>
    <w:rsid w:val="000D584B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2DD"/>
    <w:rsid w:val="000D75CC"/>
    <w:rsid w:val="000D7783"/>
    <w:rsid w:val="000D7C7C"/>
    <w:rsid w:val="000E011D"/>
    <w:rsid w:val="000E018A"/>
    <w:rsid w:val="000E0228"/>
    <w:rsid w:val="000E060F"/>
    <w:rsid w:val="000E1438"/>
    <w:rsid w:val="000E14B9"/>
    <w:rsid w:val="000E182B"/>
    <w:rsid w:val="000E1C60"/>
    <w:rsid w:val="000E1E8E"/>
    <w:rsid w:val="000E279B"/>
    <w:rsid w:val="000E3075"/>
    <w:rsid w:val="000E3358"/>
    <w:rsid w:val="000E38ED"/>
    <w:rsid w:val="000E3A30"/>
    <w:rsid w:val="000E3E22"/>
    <w:rsid w:val="000E3F84"/>
    <w:rsid w:val="000E471D"/>
    <w:rsid w:val="000E48CD"/>
    <w:rsid w:val="000E4C30"/>
    <w:rsid w:val="000E4C9B"/>
    <w:rsid w:val="000E4D01"/>
    <w:rsid w:val="000E5830"/>
    <w:rsid w:val="000E5C4E"/>
    <w:rsid w:val="000E5E20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1FAA"/>
    <w:rsid w:val="000F203A"/>
    <w:rsid w:val="000F20CD"/>
    <w:rsid w:val="000F2965"/>
    <w:rsid w:val="000F311F"/>
    <w:rsid w:val="000F34C7"/>
    <w:rsid w:val="000F3A19"/>
    <w:rsid w:val="000F3B40"/>
    <w:rsid w:val="000F3DB2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A0E"/>
    <w:rsid w:val="00101ACE"/>
    <w:rsid w:val="00101FB5"/>
    <w:rsid w:val="00102147"/>
    <w:rsid w:val="001026C9"/>
    <w:rsid w:val="00102D2E"/>
    <w:rsid w:val="00102ED5"/>
    <w:rsid w:val="0010360D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5D93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5F6"/>
    <w:rsid w:val="001118AA"/>
    <w:rsid w:val="00111AD9"/>
    <w:rsid w:val="00111C55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268"/>
    <w:rsid w:val="001172D6"/>
    <w:rsid w:val="00117957"/>
    <w:rsid w:val="00117A01"/>
    <w:rsid w:val="00117B90"/>
    <w:rsid w:val="001203DB"/>
    <w:rsid w:val="001204AD"/>
    <w:rsid w:val="0012062A"/>
    <w:rsid w:val="0012079F"/>
    <w:rsid w:val="001207F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C36"/>
    <w:rsid w:val="00123DED"/>
    <w:rsid w:val="0012467D"/>
    <w:rsid w:val="001246EC"/>
    <w:rsid w:val="001249D7"/>
    <w:rsid w:val="00124E10"/>
    <w:rsid w:val="00124E1B"/>
    <w:rsid w:val="00125078"/>
    <w:rsid w:val="001252FE"/>
    <w:rsid w:val="001257E6"/>
    <w:rsid w:val="00125EC3"/>
    <w:rsid w:val="00126052"/>
    <w:rsid w:val="001274AC"/>
    <w:rsid w:val="001275E6"/>
    <w:rsid w:val="00127DE2"/>
    <w:rsid w:val="00127E8F"/>
    <w:rsid w:val="00127F28"/>
    <w:rsid w:val="001301E5"/>
    <w:rsid w:val="0013064F"/>
    <w:rsid w:val="00130714"/>
    <w:rsid w:val="00130953"/>
    <w:rsid w:val="001315F0"/>
    <w:rsid w:val="00131683"/>
    <w:rsid w:val="00131AC6"/>
    <w:rsid w:val="001321CE"/>
    <w:rsid w:val="001322B0"/>
    <w:rsid w:val="00132576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B75"/>
    <w:rsid w:val="00135C28"/>
    <w:rsid w:val="00135CEB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30"/>
    <w:rsid w:val="00140608"/>
    <w:rsid w:val="0014073C"/>
    <w:rsid w:val="00140762"/>
    <w:rsid w:val="001407F6"/>
    <w:rsid w:val="00140BFE"/>
    <w:rsid w:val="00140C07"/>
    <w:rsid w:val="00140E5E"/>
    <w:rsid w:val="001410F1"/>
    <w:rsid w:val="001411F6"/>
    <w:rsid w:val="001418FE"/>
    <w:rsid w:val="00141B9A"/>
    <w:rsid w:val="00141E46"/>
    <w:rsid w:val="0014206B"/>
    <w:rsid w:val="00142093"/>
    <w:rsid w:val="00142D3A"/>
    <w:rsid w:val="00142E0C"/>
    <w:rsid w:val="00142E42"/>
    <w:rsid w:val="001433C9"/>
    <w:rsid w:val="0014371C"/>
    <w:rsid w:val="001439F3"/>
    <w:rsid w:val="00143B9A"/>
    <w:rsid w:val="00143E78"/>
    <w:rsid w:val="00143FFE"/>
    <w:rsid w:val="0014471E"/>
    <w:rsid w:val="0014491B"/>
    <w:rsid w:val="00144AE1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20"/>
    <w:rsid w:val="00151096"/>
    <w:rsid w:val="001510B6"/>
    <w:rsid w:val="001510BE"/>
    <w:rsid w:val="001510ED"/>
    <w:rsid w:val="00151356"/>
    <w:rsid w:val="00151805"/>
    <w:rsid w:val="001518AA"/>
    <w:rsid w:val="00152066"/>
    <w:rsid w:val="0015231A"/>
    <w:rsid w:val="00152814"/>
    <w:rsid w:val="0015289B"/>
    <w:rsid w:val="00152A3B"/>
    <w:rsid w:val="00152B5C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E20"/>
    <w:rsid w:val="00157302"/>
    <w:rsid w:val="00157492"/>
    <w:rsid w:val="0016019C"/>
    <w:rsid w:val="00160525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322"/>
    <w:rsid w:val="00164646"/>
    <w:rsid w:val="001647FA"/>
    <w:rsid w:val="001649D4"/>
    <w:rsid w:val="00164E50"/>
    <w:rsid w:val="00165089"/>
    <w:rsid w:val="00165137"/>
    <w:rsid w:val="00165F8E"/>
    <w:rsid w:val="0016634F"/>
    <w:rsid w:val="001669F9"/>
    <w:rsid w:val="00166B51"/>
    <w:rsid w:val="00166BBE"/>
    <w:rsid w:val="00166F9D"/>
    <w:rsid w:val="0016700E"/>
    <w:rsid w:val="0016711A"/>
    <w:rsid w:val="0016764C"/>
    <w:rsid w:val="00167709"/>
    <w:rsid w:val="00167C14"/>
    <w:rsid w:val="001700F9"/>
    <w:rsid w:val="00170397"/>
    <w:rsid w:val="001706E4"/>
    <w:rsid w:val="001708D0"/>
    <w:rsid w:val="00170AC7"/>
    <w:rsid w:val="00170DE8"/>
    <w:rsid w:val="00170FA9"/>
    <w:rsid w:val="001714F3"/>
    <w:rsid w:val="00171944"/>
    <w:rsid w:val="00171D7E"/>
    <w:rsid w:val="00171DF4"/>
    <w:rsid w:val="00171F14"/>
    <w:rsid w:val="0017210D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138"/>
    <w:rsid w:val="00176414"/>
    <w:rsid w:val="00177036"/>
    <w:rsid w:val="0017714C"/>
    <w:rsid w:val="0017722E"/>
    <w:rsid w:val="00177711"/>
    <w:rsid w:val="0017776A"/>
    <w:rsid w:val="00177A0D"/>
    <w:rsid w:val="00177DFF"/>
    <w:rsid w:val="00177E46"/>
    <w:rsid w:val="00177EBD"/>
    <w:rsid w:val="00177F23"/>
    <w:rsid w:val="001800DB"/>
    <w:rsid w:val="00180149"/>
    <w:rsid w:val="0018016C"/>
    <w:rsid w:val="00180304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4FDC"/>
    <w:rsid w:val="00185257"/>
    <w:rsid w:val="00185E59"/>
    <w:rsid w:val="00185F10"/>
    <w:rsid w:val="00186395"/>
    <w:rsid w:val="00186B4D"/>
    <w:rsid w:val="001873C8"/>
    <w:rsid w:val="00187461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592"/>
    <w:rsid w:val="00193987"/>
    <w:rsid w:val="001939B9"/>
    <w:rsid w:val="0019573B"/>
    <w:rsid w:val="0019592C"/>
    <w:rsid w:val="00196085"/>
    <w:rsid w:val="0019615A"/>
    <w:rsid w:val="00196461"/>
    <w:rsid w:val="001966BA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CC"/>
    <w:rsid w:val="001A258A"/>
    <w:rsid w:val="001A2939"/>
    <w:rsid w:val="001A2FD5"/>
    <w:rsid w:val="001A3037"/>
    <w:rsid w:val="001A30B0"/>
    <w:rsid w:val="001A30FB"/>
    <w:rsid w:val="001A35B2"/>
    <w:rsid w:val="001A36CF"/>
    <w:rsid w:val="001A37FA"/>
    <w:rsid w:val="001A3974"/>
    <w:rsid w:val="001A3F0F"/>
    <w:rsid w:val="001A3FA5"/>
    <w:rsid w:val="001A4064"/>
    <w:rsid w:val="001A43E7"/>
    <w:rsid w:val="001A479E"/>
    <w:rsid w:val="001A4EDF"/>
    <w:rsid w:val="001A508F"/>
    <w:rsid w:val="001A5174"/>
    <w:rsid w:val="001A5FF0"/>
    <w:rsid w:val="001A61A0"/>
    <w:rsid w:val="001A628F"/>
    <w:rsid w:val="001A6945"/>
    <w:rsid w:val="001A6AFE"/>
    <w:rsid w:val="001A6F38"/>
    <w:rsid w:val="001A706D"/>
    <w:rsid w:val="001A71EB"/>
    <w:rsid w:val="001A72EE"/>
    <w:rsid w:val="001A74A4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677"/>
    <w:rsid w:val="001B0F1F"/>
    <w:rsid w:val="001B1565"/>
    <w:rsid w:val="001B1770"/>
    <w:rsid w:val="001B1F17"/>
    <w:rsid w:val="001B1F29"/>
    <w:rsid w:val="001B2085"/>
    <w:rsid w:val="001B264D"/>
    <w:rsid w:val="001B26EE"/>
    <w:rsid w:val="001B2993"/>
    <w:rsid w:val="001B3754"/>
    <w:rsid w:val="001B4123"/>
    <w:rsid w:val="001B4419"/>
    <w:rsid w:val="001B48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046"/>
    <w:rsid w:val="001C3474"/>
    <w:rsid w:val="001C3A6B"/>
    <w:rsid w:val="001C3A98"/>
    <w:rsid w:val="001C3DC6"/>
    <w:rsid w:val="001C3EAE"/>
    <w:rsid w:val="001C4908"/>
    <w:rsid w:val="001C4F5F"/>
    <w:rsid w:val="001C518A"/>
    <w:rsid w:val="001C589B"/>
    <w:rsid w:val="001C58A6"/>
    <w:rsid w:val="001C5CB5"/>
    <w:rsid w:val="001C5F88"/>
    <w:rsid w:val="001C619C"/>
    <w:rsid w:val="001C6287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655"/>
    <w:rsid w:val="001D19F8"/>
    <w:rsid w:val="001D1AB3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F24"/>
    <w:rsid w:val="001D506F"/>
    <w:rsid w:val="001D57BC"/>
    <w:rsid w:val="001D6C89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C1E"/>
    <w:rsid w:val="001E1C26"/>
    <w:rsid w:val="001E1C41"/>
    <w:rsid w:val="001E1D3C"/>
    <w:rsid w:val="001E220A"/>
    <w:rsid w:val="001E251E"/>
    <w:rsid w:val="001E266E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20B"/>
    <w:rsid w:val="001E4583"/>
    <w:rsid w:val="001E4704"/>
    <w:rsid w:val="001E4808"/>
    <w:rsid w:val="001E4FEC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50C"/>
    <w:rsid w:val="001E7CFA"/>
    <w:rsid w:val="001F0387"/>
    <w:rsid w:val="001F0481"/>
    <w:rsid w:val="001F0546"/>
    <w:rsid w:val="001F0DDF"/>
    <w:rsid w:val="001F16FD"/>
    <w:rsid w:val="001F1B1E"/>
    <w:rsid w:val="001F1DFA"/>
    <w:rsid w:val="001F22A2"/>
    <w:rsid w:val="001F22A9"/>
    <w:rsid w:val="001F2536"/>
    <w:rsid w:val="001F26E9"/>
    <w:rsid w:val="001F2E08"/>
    <w:rsid w:val="001F37ED"/>
    <w:rsid w:val="001F3889"/>
    <w:rsid w:val="001F39AB"/>
    <w:rsid w:val="001F3F85"/>
    <w:rsid w:val="001F41F9"/>
    <w:rsid w:val="001F45E8"/>
    <w:rsid w:val="001F4A04"/>
    <w:rsid w:val="001F4AE1"/>
    <w:rsid w:val="001F4E57"/>
    <w:rsid w:val="001F4EC5"/>
    <w:rsid w:val="001F5210"/>
    <w:rsid w:val="001F53A2"/>
    <w:rsid w:val="001F5AF6"/>
    <w:rsid w:val="001F5C95"/>
    <w:rsid w:val="001F5C9E"/>
    <w:rsid w:val="001F5E73"/>
    <w:rsid w:val="001F5ED8"/>
    <w:rsid w:val="001F5F10"/>
    <w:rsid w:val="001F610C"/>
    <w:rsid w:val="001F6192"/>
    <w:rsid w:val="001F6408"/>
    <w:rsid w:val="001F644E"/>
    <w:rsid w:val="001F6D1F"/>
    <w:rsid w:val="001F6E45"/>
    <w:rsid w:val="001F7317"/>
    <w:rsid w:val="001F798D"/>
    <w:rsid w:val="001F7DD6"/>
    <w:rsid w:val="002000F2"/>
    <w:rsid w:val="002000FC"/>
    <w:rsid w:val="00200A92"/>
    <w:rsid w:val="00200BF9"/>
    <w:rsid w:val="00201343"/>
    <w:rsid w:val="00201C7E"/>
    <w:rsid w:val="00201D85"/>
    <w:rsid w:val="00202201"/>
    <w:rsid w:val="00202D2E"/>
    <w:rsid w:val="00203159"/>
    <w:rsid w:val="002038D8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D64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25DA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EEE"/>
    <w:rsid w:val="00227F9E"/>
    <w:rsid w:val="00230040"/>
    <w:rsid w:val="002300E1"/>
    <w:rsid w:val="002305EF"/>
    <w:rsid w:val="002307F3"/>
    <w:rsid w:val="00230944"/>
    <w:rsid w:val="00230AD3"/>
    <w:rsid w:val="00230BB1"/>
    <w:rsid w:val="00230E7A"/>
    <w:rsid w:val="0023101D"/>
    <w:rsid w:val="0023123E"/>
    <w:rsid w:val="002314EE"/>
    <w:rsid w:val="00231740"/>
    <w:rsid w:val="00231929"/>
    <w:rsid w:val="00231D67"/>
    <w:rsid w:val="00232191"/>
    <w:rsid w:val="00232E9D"/>
    <w:rsid w:val="002333BF"/>
    <w:rsid w:val="00233B04"/>
    <w:rsid w:val="002344C8"/>
    <w:rsid w:val="002349C5"/>
    <w:rsid w:val="00234F06"/>
    <w:rsid w:val="00235581"/>
    <w:rsid w:val="00235698"/>
    <w:rsid w:val="00235724"/>
    <w:rsid w:val="00235FDC"/>
    <w:rsid w:val="00236DF0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39"/>
    <w:rsid w:val="00242CAE"/>
    <w:rsid w:val="002439EC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52"/>
    <w:rsid w:val="00246EB6"/>
    <w:rsid w:val="002471AB"/>
    <w:rsid w:val="0024785A"/>
    <w:rsid w:val="00247A19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8F9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1BA"/>
    <w:rsid w:val="00254891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210"/>
    <w:rsid w:val="0026632C"/>
    <w:rsid w:val="00266D2A"/>
    <w:rsid w:val="00267145"/>
    <w:rsid w:val="0026716C"/>
    <w:rsid w:val="00267E20"/>
    <w:rsid w:val="00270B6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D1B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832"/>
    <w:rsid w:val="002818DA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E7F"/>
    <w:rsid w:val="00285520"/>
    <w:rsid w:val="00285894"/>
    <w:rsid w:val="00285E28"/>
    <w:rsid w:val="00286487"/>
    <w:rsid w:val="00286631"/>
    <w:rsid w:val="00286B14"/>
    <w:rsid w:val="00286F76"/>
    <w:rsid w:val="00287073"/>
    <w:rsid w:val="00287376"/>
    <w:rsid w:val="002877DE"/>
    <w:rsid w:val="00287C28"/>
    <w:rsid w:val="00287C45"/>
    <w:rsid w:val="00290254"/>
    <w:rsid w:val="00290463"/>
    <w:rsid w:val="0029178F"/>
    <w:rsid w:val="00291B01"/>
    <w:rsid w:val="002931AA"/>
    <w:rsid w:val="00293504"/>
    <w:rsid w:val="00293C51"/>
    <w:rsid w:val="002944CA"/>
    <w:rsid w:val="00294722"/>
    <w:rsid w:val="00294AB1"/>
    <w:rsid w:val="00294F20"/>
    <w:rsid w:val="00295226"/>
    <w:rsid w:val="0029548C"/>
    <w:rsid w:val="00295509"/>
    <w:rsid w:val="00295539"/>
    <w:rsid w:val="00295F1C"/>
    <w:rsid w:val="0029636B"/>
    <w:rsid w:val="002963EC"/>
    <w:rsid w:val="002965C5"/>
    <w:rsid w:val="00296717"/>
    <w:rsid w:val="00296944"/>
    <w:rsid w:val="00296D6F"/>
    <w:rsid w:val="00296FD8"/>
    <w:rsid w:val="0029743A"/>
    <w:rsid w:val="00297499"/>
    <w:rsid w:val="002974AA"/>
    <w:rsid w:val="00297A60"/>
    <w:rsid w:val="00297BB8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6B91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E81"/>
    <w:rsid w:val="002B1EE5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A00"/>
    <w:rsid w:val="002B3D90"/>
    <w:rsid w:val="002B4C39"/>
    <w:rsid w:val="002B4C3A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B6A70"/>
    <w:rsid w:val="002C04C2"/>
    <w:rsid w:val="002C0818"/>
    <w:rsid w:val="002C0863"/>
    <w:rsid w:val="002C0DD0"/>
    <w:rsid w:val="002C0E0A"/>
    <w:rsid w:val="002C11A7"/>
    <w:rsid w:val="002C1DF1"/>
    <w:rsid w:val="002C203A"/>
    <w:rsid w:val="002C2911"/>
    <w:rsid w:val="002C2E8A"/>
    <w:rsid w:val="002C2FCD"/>
    <w:rsid w:val="002C3295"/>
    <w:rsid w:val="002C337A"/>
    <w:rsid w:val="002C36D3"/>
    <w:rsid w:val="002C37F8"/>
    <w:rsid w:val="002C3AE4"/>
    <w:rsid w:val="002C3C99"/>
    <w:rsid w:val="002C3E89"/>
    <w:rsid w:val="002C458B"/>
    <w:rsid w:val="002C45EF"/>
    <w:rsid w:val="002C4E03"/>
    <w:rsid w:val="002C5533"/>
    <w:rsid w:val="002C5620"/>
    <w:rsid w:val="002C5A6B"/>
    <w:rsid w:val="002C5E3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4A3"/>
    <w:rsid w:val="002D4A54"/>
    <w:rsid w:val="002D4E37"/>
    <w:rsid w:val="002D52E0"/>
    <w:rsid w:val="002D5DEA"/>
    <w:rsid w:val="002D6127"/>
    <w:rsid w:val="002D6173"/>
    <w:rsid w:val="002D68C3"/>
    <w:rsid w:val="002D6C69"/>
    <w:rsid w:val="002D74E9"/>
    <w:rsid w:val="002D772F"/>
    <w:rsid w:val="002D7F6E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2CDB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17A"/>
    <w:rsid w:val="002E679D"/>
    <w:rsid w:val="002E7046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1E1"/>
    <w:rsid w:val="002F1CE2"/>
    <w:rsid w:val="002F249E"/>
    <w:rsid w:val="002F2AE0"/>
    <w:rsid w:val="002F2B2F"/>
    <w:rsid w:val="002F32DF"/>
    <w:rsid w:val="002F381D"/>
    <w:rsid w:val="002F3879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4AF"/>
    <w:rsid w:val="003024DE"/>
    <w:rsid w:val="00302701"/>
    <w:rsid w:val="00302739"/>
    <w:rsid w:val="00302DB5"/>
    <w:rsid w:val="0030361B"/>
    <w:rsid w:val="00303FB7"/>
    <w:rsid w:val="00304549"/>
    <w:rsid w:val="00304AC5"/>
    <w:rsid w:val="00304FCA"/>
    <w:rsid w:val="00305FBF"/>
    <w:rsid w:val="003065FB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2452"/>
    <w:rsid w:val="0031283A"/>
    <w:rsid w:val="00312DBB"/>
    <w:rsid w:val="00313124"/>
    <w:rsid w:val="003137A0"/>
    <w:rsid w:val="003137ED"/>
    <w:rsid w:val="00313C4F"/>
    <w:rsid w:val="00313EA3"/>
    <w:rsid w:val="003141C2"/>
    <w:rsid w:val="00314593"/>
    <w:rsid w:val="00314629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200D5"/>
    <w:rsid w:val="003202F9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53EA"/>
    <w:rsid w:val="00325B4F"/>
    <w:rsid w:val="0032649F"/>
    <w:rsid w:val="0032695B"/>
    <w:rsid w:val="00326BBA"/>
    <w:rsid w:val="00326DB7"/>
    <w:rsid w:val="003271E3"/>
    <w:rsid w:val="003272D0"/>
    <w:rsid w:val="003273DE"/>
    <w:rsid w:val="00327470"/>
    <w:rsid w:val="003278C7"/>
    <w:rsid w:val="0032793B"/>
    <w:rsid w:val="00327AEA"/>
    <w:rsid w:val="003306D2"/>
    <w:rsid w:val="003308C4"/>
    <w:rsid w:val="00330C30"/>
    <w:rsid w:val="00330DE8"/>
    <w:rsid w:val="00331514"/>
    <w:rsid w:val="003318ED"/>
    <w:rsid w:val="00331BCC"/>
    <w:rsid w:val="0033203E"/>
    <w:rsid w:val="003321C3"/>
    <w:rsid w:val="00332962"/>
    <w:rsid w:val="00333240"/>
    <w:rsid w:val="00333331"/>
    <w:rsid w:val="0033425A"/>
    <w:rsid w:val="00335250"/>
    <w:rsid w:val="0033579A"/>
    <w:rsid w:val="0033592C"/>
    <w:rsid w:val="00335D26"/>
    <w:rsid w:val="00335E2A"/>
    <w:rsid w:val="00336225"/>
    <w:rsid w:val="00336780"/>
    <w:rsid w:val="003367C5"/>
    <w:rsid w:val="003370D3"/>
    <w:rsid w:val="00337644"/>
    <w:rsid w:val="00337C71"/>
    <w:rsid w:val="00340224"/>
    <w:rsid w:val="00340E16"/>
    <w:rsid w:val="00340E58"/>
    <w:rsid w:val="00341087"/>
    <w:rsid w:val="0034137A"/>
    <w:rsid w:val="00341CDF"/>
    <w:rsid w:val="00341E13"/>
    <w:rsid w:val="003421F6"/>
    <w:rsid w:val="0034243C"/>
    <w:rsid w:val="0034246D"/>
    <w:rsid w:val="003426DE"/>
    <w:rsid w:val="00342EC8"/>
    <w:rsid w:val="0034305B"/>
    <w:rsid w:val="003430E0"/>
    <w:rsid w:val="0034352C"/>
    <w:rsid w:val="00343752"/>
    <w:rsid w:val="00343C24"/>
    <w:rsid w:val="0034437B"/>
    <w:rsid w:val="00344685"/>
    <w:rsid w:val="00344725"/>
    <w:rsid w:val="00344C44"/>
    <w:rsid w:val="0034511B"/>
    <w:rsid w:val="003461F5"/>
    <w:rsid w:val="0034623F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A50"/>
    <w:rsid w:val="00353F9F"/>
    <w:rsid w:val="00353FB6"/>
    <w:rsid w:val="0035414B"/>
    <w:rsid w:val="003552C6"/>
    <w:rsid w:val="0035552C"/>
    <w:rsid w:val="00355A83"/>
    <w:rsid w:val="003560B8"/>
    <w:rsid w:val="003562D7"/>
    <w:rsid w:val="00356353"/>
    <w:rsid w:val="00356516"/>
    <w:rsid w:val="003567C9"/>
    <w:rsid w:val="00356CEC"/>
    <w:rsid w:val="0035714C"/>
    <w:rsid w:val="003571B0"/>
    <w:rsid w:val="003572DE"/>
    <w:rsid w:val="00357659"/>
    <w:rsid w:val="00357712"/>
    <w:rsid w:val="00357D8A"/>
    <w:rsid w:val="00357EDF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2FD9"/>
    <w:rsid w:val="00364725"/>
    <w:rsid w:val="00364A63"/>
    <w:rsid w:val="0036605F"/>
    <w:rsid w:val="0036648B"/>
    <w:rsid w:val="00366CED"/>
    <w:rsid w:val="00367C07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1D54"/>
    <w:rsid w:val="00372029"/>
    <w:rsid w:val="003722FF"/>
    <w:rsid w:val="003724A1"/>
    <w:rsid w:val="00372845"/>
    <w:rsid w:val="00372A6B"/>
    <w:rsid w:val="00372FD7"/>
    <w:rsid w:val="003739EB"/>
    <w:rsid w:val="00373DB1"/>
    <w:rsid w:val="00373E10"/>
    <w:rsid w:val="00373F2C"/>
    <w:rsid w:val="0037406C"/>
    <w:rsid w:val="003741D2"/>
    <w:rsid w:val="003744CB"/>
    <w:rsid w:val="003747BB"/>
    <w:rsid w:val="00374804"/>
    <w:rsid w:val="00374CED"/>
    <w:rsid w:val="00374D02"/>
    <w:rsid w:val="00374F06"/>
    <w:rsid w:val="00374F99"/>
    <w:rsid w:val="0037513B"/>
    <w:rsid w:val="003755EE"/>
    <w:rsid w:val="00375736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9D1"/>
    <w:rsid w:val="00386A15"/>
    <w:rsid w:val="00386B71"/>
    <w:rsid w:val="00386E6C"/>
    <w:rsid w:val="00386FC1"/>
    <w:rsid w:val="0038702D"/>
    <w:rsid w:val="003870BC"/>
    <w:rsid w:val="0038732E"/>
    <w:rsid w:val="00387675"/>
    <w:rsid w:val="00387771"/>
    <w:rsid w:val="003878EC"/>
    <w:rsid w:val="00387995"/>
    <w:rsid w:val="00387B2B"/>
    <w:rsid w:val="003904B1"/>
    <w:rsid w:val="003907D2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185"/>
    <w:rsid w:val="0039665F"/>
    <w:rsid w:val="00396729"/>
    <w:rsid w:val="003978B8"/>
    <w:rsid w:val="003979C1"/>
    <w:rsid w:val="00397B96"/>
    <w:rsid w:val="00397C89"/>
    <w:rsid w:val="003A020E"/>
    <w:rsid w:val="003A0311"/>
    <w:rsid w:val="003A0736"/>
    <w:rsid w:val="003A07F5"/>
    <w:rsid w:val="003A0DD0"/>
    <w:rsid w:val="003A1135"/>
    <w:rsid w:val="003A1341"/>
    <w:rsid w:val="003A162C"/>
    <w:rsid w:val="003A19D8"/>
    <w:rsid w:val="003A19E0"/>
    <w:rsid w:val="003A1C17"/>
    <w:rsid w:val="003A1DD5"/>
    <w:rsid w:val="003A2019"/>
    <w:rsid w:val="003A2C8B"/>
    <w:rsid w:val="003A2D39"/>
    <w:rsid w:val="003A2FE7"/>
    <w:rsid w:val="003A3581"/>
    <w:rsid w:val="003A3BF0"/>
    <w:rsid w:val="003A42BB"/>
    <w:rsid w:val="003A45FB"/>
    <w:rsid w:val="003A48FC"/>
    <w:rsid w:val="003A4E82"/>
    <w:rsid w:val="003A590E"/>
    <w:rsid w:val="003A5E54"/>
    <w:rsid w:val="003A6330"/>
    <w:rsid w:val="003A67EA"/>
    <w:rsid w:val="003A6BC9"/>
    <w:rsid w:val="003A76A9"/>
    <w:rsid w:val="003A7747"/>
    <w:rsid w:val="003B0043"/>
    <w:rsid w:val="003B028D"/>
    <w:rsid w:val="003B0299"/>
    <w:rsid w:val="003B0901"/>
    <w:rsid w:val="003B0B4D"/>
    <w:rsid w:val="003B1046"/>
    <w:rsid w:val="003B14B8"/>
    <w:rsid w:val="003B1575"/>
    <w:rsid w:val="003B188F"/>
    <w:rsid w:val="003B1CC2"/>
    <w:rsid w:val="003B1CDB"/>
    <w:rsid w:val="003B21B1"/>
    <w:rsid w:val="003B26B5"/>
    <w:rsid w:val="003B2B79"/>
    <w:rsid w:val="003B3E66"/>
    <w:rsid w:val="003B4482"/>
    <w:rsid w:val="003B47B9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7D7"/>
    <w:rsid w:val="003C0985"/>
    <w:rsid w:val="003C0D37"/>
    <w:rsid w:val="003C12B6"/>
    <w:rsid w:val="003C1305"/>
    <w:rsid w:val="003C14E7"/>
    <w:rsid w:val="003C1EC9"/>
    <w:rsid w:val="003C2983"/>
    <w:rsid w:val="003C2C9D"/>
    <w:rsid w:val="003C3B73"/>
    <w:rsid w:val="003C4250"/>
    <w:rsid w:val="003C42E3"/>
    <w:rsid w:val="003C4952"/>
    <w:rsid w:val="003C4D16"/>
    <w:rsid w:val="003C4D8C"/>
    <w:rsid w:val="003C4F25"/>
    <w:rsid w:val="003C4FCD"/>
    <w:rsid w:val="003C52D9"/>
    <w:rsid w:val="003C5E76"/>
    <w:rsid w:val="003C612A"/>
    <w:rsid w:val="003C6473"/>
    <w:rsid w:val="003C6580"/>
    <w:rsid w:val="003C72A2"/>
    <w:rsid w:val="003C7459"/>
    <w:rsid w:val="003C78C0"/>
    <w:rsid w:val="003C79A4"/>
    <w:rsid w:val="003C7FA8"/>
    <w:rsid w:val="003D04D1"/>
    <w:rsid w:val="003D09DA"/>
    <w:rsid w:val="003D0A97"/>
    <w:rsid w:val="003D0D75"/>
    <w:rsid w:val="003D0E68"/>
    <w:rsid w:val="003D2050"/>
    <w:rsid w:val="003D207F"/>
    <w:rsid w:val="003D2339"/>
    <w:rsid w:val="003D26AA"/>
    <w:rsid w:val="003D2A2B"/>
    <w:rsid w:val="003D39A6"/>
    <w:rsid w:val="003D4330"/>
    <w:rsid w:val="003D4350"/>
    <w:rsid w:val="003D4409"/>
    <w:rsid w:val="003D45F1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10E"/>
    <w:rsid w:val="003D63BA"/>
    <w:rsid w:val="003D680E"/>
    <w:rsid w:val="003D70FE"/>
    <w:rsid w:val="003D7523"/>
    <w:rsid w:val="003D79E8"/>
    <w:rsid w:val="003D7AE8"/>
    <w:rsid w:val="003D7B86"/>
    <w:rsid w:val="003D7C41"/>
    <w:rsid w:val="003D7C5F"/>
    <w:rsid w:val="003E005D"/>
    <w:rsid w:val="003E089F"/>
    <w:rsid w:val="003E09A7"/>
    <w:rsid w:val="003E09CE"/>
    <w:rsid w:val="003E0ADB"/>
    <w:rsid w:val="003E0CE4"/>
    <w:rsid w:val="003E10E5"/>
    <w:rsid w:val="003E1304"/>
    <w:rsid w:val="003E1748"/>
    <w:rsid w:val="003E1C39"/>
    <w:rsid w:val="003E1CF4"/>
    <w:rsid w:val="003E1E12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110"/>
    <w:rsid w:val="003E6592"/>
    <w:rsid w:val="003E697A"/>
    <w:rsid w:val="003E703E"/>
    <w:rsid w:val="003E73BC"/>
    <w:rsid w:val="003E7842"/>
    <w:rsid w:val="003E7A07"/>
    <w:rsid w:val="003E7B84"/>
    <w:rsid w:val="003F0656"/>
    <w:rsid w:val="003F0905"/>
    <w:rsid w:val="003F0D3D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B41"/>
    <w:rsid w:val="003F3865"/>
    <w:rsid w:val="003F3A55"/>
    <w:rsid w:val="003F3DF1"/>
    <w:rsid w:val="003F4933"/>
    <w:rsid w:val="003F4977"/>
    <w:rsid w:val="003F4A81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274"/>
    <w:rsid w:val="004024AB"/>
    <w:rsid w:val="00402C70"/>
    <w:rsid w:val="00402F2C"/>
    <w:rsid w:val="0040303D"/>
    <w:rsid w:val="0040362E"/>
    <w:rsid w:val="00403789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9D"/>
    <w:rsid w:val="00410713"/>
    <w:rsid w:val="0041079E"/>
    <w:rsid w:val="00411230"/>
    <w:rsid w:val="00411758"/>
    <w:rsid w:val="004118C9"/>
    <w:rsid w:val="0041195D"/>
    <w:rsid w:val="00412697"/>
    <w:rsid w:val="00412751"/>
    <w:rsid w:val="00412AA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A9C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1E"/>
    <w:rsid w:val="004276E3"/>
    <w:rsid w:val="004279ED"/>
    <w:rsid w:val="00427CCB"/>
    <w:rsid w:val="00427E67"/>
    <w:rsid w:val="00430178"/>
    <w:rsid w:val="004302E0"/>
    <w:rsid w:val="00430495"/>
    <w:rsid w:val="00430680"/>
    <w:rsid w:val="00430773"/>
    <w:rsid w:val="00430A72"/>
    <w:rsid w:val="0043119E"/>
    <w:rsid w:val="0043129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4E5"/>
    <w:rsid w:val="004355EB"/>
    <w:rsid w:val="00435602"/>
    <w:rsid w:val="004356FA"/>
    <w:rsid w:val="00435CCF"/>
    <w:rsid w:val="00436A3B"/>
    <w:rsid w:val="00437027"/>
    <w:rsid w:val="004371AB"/>
    <w:rsid w:val="0043737E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3F48"/>
    <w:rsid w:val="004442A7"/>
    <w:rsid w:val="00444519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4F4"/>
    <w:rsid w:val="004518D5"/>
    <w:rsid w:val="004519BF"/>
    <w:rsid w:val="00451B06"/>
    <w:rsid w:val="00451BEB"/>
    <w:rsid w:val="004527C0"/>
    <w:rsid w:val="00452EF6"/>
    <w:rsid w:val="00453871"/>
    <w:rsid w:val="00453DEF"/>
    <w:rsid w:val="004540C5"/>
    <w:rsid w:val="004543E4"/>
    <w:rsid w:val="00454402"/>
    <w:rsid w:val="004548E5"/>
    <w:rsid w:val="00454BA3"/>
    <w:rsid w:val="00454F08"/>
    <w:rsid w:val="00455105"/>
    <w:rsid w:val="004553C8"/>
    <w:rsid w:val="00455C09"/>
    <w:rsid w:val="00455FBE"/>
    <w:rsid w:val="00455FD5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B3F"/>
    <w:rsid w:val="00461C00"/>
    <w:rsid w:val="004622A1"/>
    <w:rsid w:val="004622D0"/>
    <w:rsid w:val="00462341"/>
    <w:rsid w:val="00462420"/>
    <w:rsid w:val="004627F9"/>
    <w:rsid w:val="00462A1A"/>
    <w:rsid w:val="00462A9C"/>
    <w:rsid w:val="00462B09"/>
    <w:rsid w:val="00462BA1"/>
    <w:rsid w:val="00462FC4"/>
    <w:rsid w:val="0046309E"/>
    <w:rsid w:val="00463448"/>
    <w:rsid w:val="00463731"/>
    <w:rsid w:val="0046434B"/>
    <w:rsid w:val="00464513"/>
    <w:rsid w:val="00464525"/>
    <w:rsid w:val="00464919"/>
    <w:rsid w:val="00464EE0"/>
    <w:rsid w:val="00465461"/>
    <w:rsid w:val="00465467"/>
    <w:rsid w:val="00465573"/>
    <w:rsid w:val="00465758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0AA"/>
    <w:rsid w:val="0047117A"/>
    <w:rsid w:val="0047121F"/>
    <w:rsid w:val="0047153A"/>
    <w:rsid w:val="0047166D"/>
    <w:rsid w:val="00471856"/>
    <w:rsid w:val="004719A1"/>
    <w:rsid w:val="00471DB0"/>
    <w:rsid w:val="00471F3B"/>
    <w:rsid w:val="00471FAB"/>
    <w:rsid w:val="0047215A"/>
    <w:rsid w:val="00472ACB"/>
    <w:rsid w:val="0047303A"/>
    <w:rsid w:val="00473C2B"/>
    <w:rsid w:val="00473F5F"/>
    <w:rsid w:val="0047410D"/>
    <w:rsid w:val="00474516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0F"/>
    <w:rsid w:val="004777C7"/>
    <w:rsid w:val="004803A6"/>
    <w:rsid w:val="004803A9"/>
    <w:rsid w:val="004803F3"/>
    <w:rsid w:val="004807D5"/>
    <w:rsid w:val="00480A52"/>
    <w:rsid w:val="00480B03"/>
    <w:rsid w:val="00480E3D"/>
    <w:rsid w:val="004810EC"/>
    <w:rsid w:val="004814F6"/>
    <w:rsid w:val="00481607"/>
    <w:rsid w:val="004818B5"/>
    <w:rsid w:val="00481EF7"/>
    <w:rsid w:val="00482389"/>
    <w:rsid w:val="004828B3"/>
    <w:rsid w:val="00482943"/>
    <w:rsid w:val="00482ADC"/>
    <w:rsid w:val="00482B1F"/>
    <w:rsid w:val="00482BAD"/>
    <w:rsid w:val="004839E7"/>
    <w:rsid w:val="00483D11"/>
    <w:rsid w:val="00483D20"/>
    <w:rsid w:val="0048406D"/>
    <w:rsid w:val="0048410E"/>
    <w:rsid w:val="0048423B"/>
    <w:rsid w:val="00484C46"/>
    <w:rsid w:val="00484EE0"/>
    <w:rsid w:val="004850D7"/>
    <w:rsid w:val="00485969"/>
    <w:rsid w:val="0048598C"/>
    <w:rsid w:val="00485E8A"/>
    <w:rsid w:val="00485FA3"/>
    <w:rsid w:val="0048620B"/>
    <w:rsid w:val="004862DE"/>
    <w:rsid w:val="00486CF2"/>
    <w:rsid w:val="00486EC5"/>
    <w:rsid w:val="00487442"/>
    <w:rsid w:val="00487BB8"/>
    <w:rsid w:val="00487F17"/>
    <w:rsid w:val="00487F28"/>
    <w:rsid w:val="004903AE"/>
    <w:rsid w:val="00490617"/>
    <w:rsid w:val="00490649"/>
    <w:rsid w:val="00490794"/>
    <w:rsid w:val="0049093B"/>
    <w:rsid w:val="00490E94"/>
    <w:rsid w:val="00490EE3"/>
    <w:rsid w:val="0049143D"/>
    <w:rsid w:val="004918A0"/>
    <w:rsid w:val="004924E5"/>
    <w:rsid w:val="00492619"/>
    <w:rsid w:val="00492679"/>
    <w:rsid w:val="00492983"/>
    <w:rsid w:val="0049312E"/>
    <w:rsid w:val="0049317A"/>
    <w:rsid w:val="004931A2"/>
    <w:rsid w:val="0049349F"/>
    <w:rsid w:val="004935A4"/>
    <w:rsid w:val="00493792"/>
    <w:rsid w:val="00493A0D"/>
    <w:rsid w:val="00493D08"/>
    <w:rsid w:val="00494506"/>
    <w:rsid w:val="00494E75"/>
    <w:rsid w:val="00495071"/>
    <w:rsid w:val="00495227"/>
    <w:rsid w:val="004961DB"/>
    <w:rsid w:val="004962E5"/>
    <w:rsid w:val="0049653E"/>
    <w:rsid w:val="00496BEF"/>
    <w:rsid w:val="004974A4"/>
    <w:rsid w:val="0049792C"/>
    <w:rsid w:val="00497FA9"/>
    <w:rsid w:val="004A01E1"/>
    <w:rsid w:val="004A0E00"/>
    <w:rsid w:val="004A100E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551"/>
    <w:rsid w:val="004A366E"/>
    <w:rsid w:val="004A36C0"/>
    <w:rsid w:val="004A3788"/>
    <w:rsid w:val="004A3AA3"/>
    <w:rsid w:val="004A4189"/>
    <w:rsid w:val="004A4247"/>
    <w:rsid w:val="004A4635"/>
    <w:rsid w:val="004A4900"/>
    <w:rsid w:val="004A4D38"/>
    <w:rsid w:val="004A4E7E"/>
    <w:rsid w:val="004A4E95"/>
    <w:rsid w:val="004A5270"/>
    <w:rsid w:val="004A530D"/>
    <w:rsid w:val="004A5667"/>
    <w:rsid w:val="004A57FC"/>
    <w:rsid w:val="004A6C10"/>
    <w:rsid w:val="004A705C"/>
    <w:rsid w:val="004A717D"/>
    <w:rsid w:val="004A7276"/>
    <w:rsid w:val="004A7BDF"/>
    <w:rsid w:val="004A7ED0"/>
    <w:rsid w:val="004A7EE7"/>
    <w:rsid w:val="004A7FB0"/>
    <w:rsid w:val="004B0706"/>
    <w:rsid w:val="004B0787"/>
    <w:rsid w:val="004B0826"/>
    <w:rsid w:val="004B0FC3"/>
    <w:rsid w:val="004B113E"/>
    <w:rsid w:val="004B1313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3D8C"/>
    <w:rsid w:val="004B45A2"/>
    <w:rsid w:val="004B46CB"/>
    <w:rsid w:val="004B4A0F"/>
    <w:rsid w:val="004B4AA2"/>
    <w:rsid w:val="004B4C67"/>
    <w:rsid w:val="004B4D8A"/>
    <w:rsid w:val="004B50E0"/>
    <w:rsid w:val="004B5522"/>
    <w:rsid w:val="004B55EC"/>
    <w:rsid w:val="004B6301"/>
    <w:rsid w:val="004B6AB9"/>
    <w:rsid w:val="004B6BE4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5F3"/>
    <w:rsid w:val="004C1624"/>
    <w:rsid w:val="004C19EB"/>
    <w:rsid w:val="004C1A16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809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997"/>
    <w:rsid w:val="004C7A2E"/>
    <w:rsid w:val="004C7BDF"/>
    <w:rsid w:val="004D0200"/>
    <w:rsid w:val="004D0585"/>
    <w:rsid w:val="004D0992"/>
    <w:rsid w:val="004D0E42"/>
    <w:rsid w:val="004D123C"/>
    <w:rsid w:val="004D171F"/>
    <w:rsid w:val="004D19D8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898"/>
    <w:rsid w:val="004E3B44"/>
    <w:rsid w:val="004E3FD8"/>
    <w:rsid w:val="004E4445"/>
    <w:rsid w:val="004E471C"/>
    <w:rsid w:val="004E4D10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9E1"/>
    <w:rsid w:val="004F0C82"/>
    <w:rsid w:val="004F133C"/>
    <w:rsid w:val="004F13D2"/>
    <w:rsid w:val="004F144F"/>
    <w:rsid w:val="004F189C"/>
    <w:rsid w:val="004F1A00"/>
    <w:rsid w:val="004F1D32"/>
    <w:rsid w:val="004F201D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5B48"/>
    <w:rsid w:val="004F5E52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D9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9A2"/>
    <w:rsid w:val="00502A8F"/>
    <w:rsid w:val="00502B33"/>
    <w:rsid w:val="00502FCA"/>
    <w:rsid w:val="005035AE"/>
    <w:rsid w:val="005035E7"/>
    <w:rsid w:val="005038A7"/>
    <w:rsid w:val="00503C88"/>
    <w:rsid w:val="00503FAD"/>
    <w:rsid w:val="00504547"/>
    <w:rsid w:val="00504639"/>
    <w:rsid w:val="005050F8"/>
    <w:rsid w:val="0050516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9C4"/>
    <w:rsid w:val="00507CAF"/>
    <w:rsid w:val="00507E4F"/>
    <w:rsid w:val="00507F5D"/>
    <w:rsid w:val="00510374"/>
    <w:rsid w:val="00510444"/>
    <w:rsid w:val="00510B25"/>
    <w:rsid w:val="005111F3"/>
    <w:rsid w:val="00511E67"/>
    <w:rsid w:val="00512196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3CB"/>
    <w:rsid w:val="0051682D"/>
    <w:rsid w:val="00516A5F"/>
    <w:rsid w:val="00516B96"/>
    <w:rsid w:val="005173A4"/>
    <w:rsid w:val="0051770E"/>
    <w:rsid w:val="0052001B"/>
    <w:rsid w:val="005205C8"/>
    <w:rsid w:val="00521564"/>
    <w:rsid w:val="00521845"/>
    <w:rsid w:val="00521D65"/>
    <w:rsid w:val="005221A4"/>
    <w:rsid w:val="00523366"/>
    <w:rsid w:val="00523509"/>
    <w:rsid w:val="0052394C"/>
    <w:rsid w:val="005239C5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5F8A"/>
    <w:rsid w:val="00526270"/>
    <w:rsid w:val="00526313"/>
    <w:rsid w:val="005269C2"/>
    <w:rsid w:val="00526B92"/>
    <w:rsid w:val="00526C8A"/>
    <w:rsid w:val="00527427"/>
    <w:rsid w:val="00527489"/>
    <w:rsid w:val="00527545"/>
    <w:rsid w:val="0053012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6F1"/>
    <w:rsid w:val="005338BD"/>
    <w:rsid w:val="0053394F"/>
    <w:rsid w:val="0053400A"/>
    <w:rsid w:val="0053444C"/>
    <w:rsid w:val="005347FB"/>
    <w:rsid w:val="005349EB"/>
    <w:rsid w:val="00534AA6"/>
    <w:rsid w:val="00534C83"/>
    <w:rsid w:val="005354EE"/>
    <w:rsid w:val="00535A27"/>
    <w:rsid w:val="0053637E"/>
    <w:rsid w:val="0053658B"/>
    <w:rsid w:val="005365AD"/>
    <w:rsid w:val="00536918"/>
    <w:rsid w:val="00536AEE"/>
    <w:rsid w:val="00537BE9"/>
    <w:rsid w:val="00537DA3"/>
    <w:rsid w:val="00537E22"/>
    <w:rsid w:val="00540147"/>
    <w:rsid w:val="00540EB6"/>
    <w:rsid w:val="005417A0"/>
    <w:rsid w:val="00541E2B"/>
    <w:rsid w:val="005422F1"/>
    <w:rsid w:val="0054232A"/>
    <w:rsid w:val="00542430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504D9"/>
    <w:rsid w:val="00550A8B"/>
    <w:rsid w:val="00550C80"/>
    <w:rsid w:val="00550D6F"/>
    <w:rsid w:val="00550E94"/>
    <w:rsid w:val="005511B1"/>
    <w:rsid w:val="00551210"/>
    <w:rsid w:val="0055147B"/>
    <w:rsid w:val="005518A8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C0C"/>
    <w:rsid w:val="00555D6F"/>
    <w:rsid w:val="00555DC4"/>
    <w:rsid w:val="00556256"/>
    <w:rsid w:val="005562BB"/>
    <w:rsid w:val="00556680"/>
    <w:rsid w:val="005567AA"/>
    <w:rsid w:val="005567BF"/>
    <w:rsid w:val="00556919"/>
    <w:rsid w:val="0055696A"/>
    <w:rsid w:val="005569D2"/>
    <w:rsid w:val="005570C2"/>
    <w:rsid w:val="005570E7"/>
    <w:rsid w:val="0055718D"/>
    <w:rsid w:val="00557464"/>
    <w:rsid w:val="005576F4"/>
    <w:rsid w:val="0055771C"/>
    <w:rsid w:val="00557AA7"/>
    <w:rsid w:val="00557CAB"/>
    <w:rsid w:val="00557D39"/>
    <w:rsid w:val="00557DC5"/>
    <w:rsid w:val="00560AC9"/>
    <w:rsid w:val="00560DDA"/>
    <w:rsid w:val="00561250"/>
    <w:rsid w:val="005612C6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45DD"/>
    <w:rsid w:val="00565672"/>
    <w:rsid w:val="00565679"/>
    <w:rsid w:val="00566A9C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2C0"/>
    <w:rsid w:val="00571358"/>
    <w:rsid w:val="00571382"/>
    <w:rsid w:val="00572583"/>
    <w:rsid w:val="00572643"/>
    <w:rsid w:val="00572E58"/>
    <w:rsid w:val="00572F26"/>
    <w:rsid w:val="005730FF"/>
    <w:rsid w:val="00573387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2B3"/>
    <w:rsid w:val="00576A37"/>
    <w:rsid w:val="00576FC7"/>
    <w:rsid w:val="00577368"/>
    <w:rsid w:val="00577372"/>
    <w:rsid w:val="005777AC"/>
    <w:rsid w:val="00577848"/>
    <w:rsid w:val="00577EB4"/>
    <w:rsid w:val="00577F3D"/>
    <w:rsid w:val="00577FC5"/>
    <w:rsid w:val="0058093E"/>
    <w:rsid w:val="005809EB"/>
    <w:rsid w:val="00580BB8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9E7"/>
    <w:rsid w:val="00583C6C"/>
    <w:rsid w:val="00583E78"/>
    <w:rsid w:val="00584496"/>
    <w:rsid w:val="00585932"/>
    <w:rsid w:val="00585C3A"/>
    <w:rsid w:val="0058628A"/>
    <w:rsid w:val="005863AF"/>
    <w:rsid w:val="00586897"/>
    <w:rsid w:val="00586E34"/>
    <w:rsid w:val="00587117"/>
    <w:rsid w:val="00587196"/>
    <w:rsid w:val="0058759B"/>
    <w:rsid w:val="0058764D"/>
    <w:rsid w:val="0058799C"/>
    <w:rsid w:val="00590203"/>
    <w:rsid w:val="0059030A"/>
    <w:rsid w:val="00590BF6"/>
    <w:rsid w:val="00591777"/>
    <w:rsid w:val="00591B9C"/>
    <w:rsid w:val="00592160"/>
    <w:rsid w:val="005923C9"/>
    <w:rsid w:val="0059284F"/>
    <w:rsid w:val="005933E9"/>
    <w:rsid w:val="00593C95"/>
    <w:rsid w:val="00594131"/>
    <w:rsid w:val="005943C6"/>
    <w:rsid w:val="0059486D"/>
    <w:rsid w:val="00594E28"/>
    <w:rsid w:val="005954F2"/>
    <w:rsid w:val="00595777"/>
    <w:rsid w:val="00595E99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446"/>
    <w:rsid w:val="005A1D03"/>
    <w:rsid w:val="005A2196"/>
    <w:rsid w:val="005A2229"/>
    <w:rsid w:val="005A24DB"/>
    <w:rsid w:val="005A2E08"/>
    <w:rsid w:val="005A2E28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5E54"/>
    <w:rsid w:val="005A67F8"/>
    <w:rsid w:val="005A6A3A"/>
    <w:rsid w:val="005A6FA1"/>
    <w:rsid w:val="005A72C5"/>
    <w:rsid w:val="005A7933"/>
    <w:rsid w:val="005A7F72"/>
    <w:rsid w:val="005B0787"/>
    <w:rsid w:val="005B0FB4"/>
    <w:rsid w:val="005B15D3"/>
    <w:rsid w:val="005B18EC"/>
    <w:rsid w:val="005B18F8"/>
    <w:rsid w:val="005B191D"/>
    <w:rsid w:val="005B1E41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FCE"/>
    <w:rsid w:val="005B6030"/>
    <w:rsid w:val="005B64AE"/>
    <w:rsid w:val="005B6701"/>
    <w:rsid w:val="005B6FAE"/>
    <w:rsid w:val="005B703E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2391"/>
    <w:rsid w:val="005C2D84"/>
    <w:rsid w:val="005C34ED"/>
    <w:rsid w:val="005C376D"/>
    <w:rsid w:val="005C3A65"/>
    <w:rsid w:val="005C3CDF"/>
    <w:rsid w:val="005C4B4D"/>
    <w:rsid w:val="005C4DE3"/>
    <w:rsid w:val="005C5379"/>
    <w:rsid w:val="005C55A1"/>
    <w:rsid w:val="005C5849"/>
    <w:rsid w:val="005C6295"/>
    <w:rsid w:val="005C6B35"/>
    <w:rsid w:val="005C7340"/>
    <w:rsid w:val="005C75B0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3DB3"/>
    <w:rsid w:val="005D4278"/>
    <w:rsid w:val="005D4764"/>
    <w:rsid w:val="005D5499"/>
    <w:rsid w:val="005D54D6"/>
    <w:rsid w:val="005D576B"/>
    <w:rsid w:val="005D58D6"/>
    <w:rsid w:val="005D594D"/>
    <w:rsid w:val="005D5E46"/>
    <w:rsid w:val="005D609E"/>
    <w:rsid w:val="005D623F"/>
    <w:rsid w:val="005D64A5"/>
    <w:rsid w:val="005D6929"/>
    <w:rsid w:val="005D6B30"/>
    <w:rsid w:val="005D6E1C"/>
    <w:rsid w:val="005D7741"/>
    <w:rsid w:val="005D782C"/>
    <w:rsid w:val="005D7E04"/>
    <w:rsid w:val="005E0082"/>
    <w:rsid w:val="005E0DA4"/>
    <w:rsid w:val="005E129A"/>
    <w:rsid w:val="005E1385"/>
    <w:rsid w:val="005E1393"/>
    <w:rsid w:val="005E1A58"/>
    <w:rsid w:val="005E1C06"/>
    <w:rsid w:val="005E2E01"/>
    <w:rsid w:val="005E2E2C"/>
    <w:rsid w:val="005E33B8"/>
    <w:rsid w:val="005E35FD"/>
    <w:rsid w:val="005E383F"/>
    <w:rsid w:val="005E3D51"/>
    <w:rsid w:val="005E3E2F"/>
    <w:rsid w:val="005E46BF"/>
    <w:rsid w:val="005E48F7"/>
    <w:rsid w:val="005E4F80"/>
    <w:rsid w:val="005E4FBD"/>
    <w:rsid w:val="005E5009"/>
    <w:rsid w:val="005E53E3"/>
    <w:rsid w:val="005E54F9"/>
    <w:rsid w:val="005E5563"/>
    <w:rsid w:val="005E578D"/>
    <w:rsid w:val="005E580A"/>
    <w:rsid w:val="005E66F1"/>
    <w:rsid w:val="005E6888"/>
    <w:rsid w:val="005E6AFB"/>
    <w:rsid w:val="005E6F1D"/>
    <w:rsid w:val="005E75D5"/>
    <w:rsid w:val="005E769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50D"/>
    <w:rsid w:val="005F46D9"/>
    <w:rsid w:val="005F4950"/>
    <w:rsid w:val="005F4C49"/>
    <w:rsid w:val="005F509E"/>
    <w:rsid w:val="005F6195"/>
    <w:rsid w:val="005F627A"/>
    <w:rsid w:val="005F646D"/>
    <w:rsid w:val="005F660A"/>
    <w:rsid w:val="005F6697"/>
    <w:rsid w:val="005F6F9C"/>
    <w:rsid w:val="005F6FFC"/>
    <w:rsid w:val="005F7213"/>
    <w:rsid w:val="005F75F1"/>
    <w:rsid w:val="005F7F11"/>
    <w:rsid w:val="006004DE"/>
    <w:rsid w:val="00601072"/>
    <w:rsid w:val="00601235"/>
    <w:rsid w:val="0060144E"/>
    <w:rsid w:val="0060161E"/>
    <w:rsid w:val="00601754"/>
    <w:rsid w:val="00601D4D"/>
    <w:rsid w:val="00601FCD"/>
    <w:rsid w:val="00602354"/>
    <w:rsid w:val="0060254B"/>
    <w:rsid w:val="0060268D"/>
    <w:rsid w:val="00602908"/>
    <w:rsid w:val="006039C5"/>
    <w:rsid w:val="00603B1B"/>
    <w:rsid w:val="00604148"/>
    <w:rsid w:val="006042F4"/>
    <w:rsid w:val="006043D7"/>
    <w:rsid w:val="00604594"/>
    <w:rsid w:val="00604708"/>
    <w:rsid w:val="00604725"/>
    <w:rsid w:val="006047EF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5F09"/>
    <w:rsid w:val="0060616C"/>
    <w:rsid w:val="00606DB4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1EAD"/>
    <w:rsid w:val="006129B8"/>
    <w:rsid w:val="00612BC5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F3C"/>
    <w:rsid w:val="0061717F"/>
    <w:rsid w:val="006171DC"/>
    <w:rsid w:val="006175CF"/>
    <w:rsid w:val="0061773D"/>
    <w:rsid w:val="006201A2"/>
    <w:rsid w:val="00620254"/>
    <w:rsid w:val="00620686"/>
    <w:rsid w:val="006209E8"/>
    <w:rsid w:val="00621B6A"/>
    <w:rsid w:val="00621C0B"/>
    <w:rsid w:val="00621C72"/>
    <w:rsid w:val="00621CAD"/>
    <w:rsid w:val="0062245F"/>
    <w:rsid w:val="0062286B"/>
    <w:rsid w:val="00622900"/>
    <w:rsid w:val="00623081"/>
    <w:rsid w:val="00623427"/>
    <w:rsid w:val="00623EF3"/>
    <w:rsid w:val="00624AFA"/>
    <w:rsid w:val="00624C6E"/>
    <w:rsid w:val="00624FB3"/>
    <w:rsid w:val="00625B24"/>
    <w:rsid w:val="0062602A"/>
    <w:rsid w:val="0062657C"/>
    <w:rsid w:val="00626703"/>
    <w:rsid w:val="00626AEB"/>
    <w:rsid w:val="00626C25"/>
    <w:rsid w:val="00626E64"/>
    <w:rsid w:val="0062732C"/>
    <w:rsid w:val="00627803"/>
    <w:rsid w:val="006278A3"/>
    <w:rsid w:val="00627BA3"/>
    <w:rsid w:val="00627C39"/>
    <w:rsid w:val="00627E44"/>
    <w:rsid w:val="006300D7"/>
    <w:rsid w:val="00630988"/>
    <w:rsid w:val="00630BED"/>
    <w:rsid w:val="00630F93"/>
    <w:rsid w:val="00631007"/>
    <w:rsid w:val="00631826"/>
    <w:rsid w:val="00631CF3"/>
    <w:rsid w:val="00631D84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7B0"/>
    <w:rsid w:val="0063681F"/>
    <w:rsid w:val="00636A76"/>
    <w:rsid w:val="00637128"/>
    <w:rsid w:val="006373C7"/>
    <w:rsid w:val="006374F0"/>
    <w:rsid w:val="00637628"/>
    <w:rsid w:val="0063787D"/>
    <w:rsid w:val="00637DF6"/>
    <w:rsid w:val="00637E00"/>
    <w:rsid w:val="006401C6"/>
    <w:rsid w:val="00640207"/>
    <w:rsid w:val="00640222"/>
    <w:rsid w:val="00640529"/>
    <w:rsid w:val="006409F3"/>
    <w:rsid w:val="00640C93"/>
    <w:rsid w:val="00641061"/>
    <w:rsid w:val="0064111A"/>
    <w:rsid w:val="0064157D"/>
    <w:rsid w:val="006419ED"/>
    <w:rsid w:val="00642A2E"/>
    <w:rsid w:val="00642D10"/>
    <w:rsid w:val="00643769"/>
    <w:rsid w:val="006437A9"/>
    <w:rsid w:val="00643973"/>
    <w:rsid w:val="0064415E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7B7"/>
    <w:rsid w:val="006459D1"/>
    <w:rsid w:val="00646449"/>
    <w:rsid w:val="00646587"/>
    <w:rsid w:val="00647706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896"/>
    <w:rsid w:val="00652BB4"/>
    <w:rsid w:val="00653273"/>
    <w:rsid w:val="00654058"/>
    <w:rsid w:val="00654346"/>
    <w:rsid w:val="006544F6"/>
    <w:rsid w:val="00654B42"/>
    <w:rsid w:val="00654C81"/>
    <w:rsid w:val="00654E6E"/>
    <w:rsid w:val="00655070"/>
    <w:rsid w:val="00655143"/>
    <w:rsid w:val="00655223"/>
    <w:rsid w:val="00655780"/>
    <w:rsid w:val="0065594D"/>
    <w:rsid w:val="006561FF"/>
    <w:rsid w:val="006563CF"/>
    <w:rsid w:val="006563F7"/>
    <w:rsid w:val="00656846"/>
    <w:rsid w:val="00656D6F"/>
    <w:rsid w:val="00657005"/>
    <w:rsid w:val="006578D9"/>
    <w:rsid w:val="00657C59"/>
    <w:rsid w:val="00657E2A"/>
    <w:rsid w:val="00657F67"/>
    <w:rsid w:val="006601F9"/>
    <w:rsid w:val="006602D1"/>
    <w:rsid w:val="006605DC"/>
    <w:rsid w:val="006607E4"/>
    <w:rsid w:val="00661386"/>
    <w:rsid w:val="00661636"/>
    <w:rsid w:val="00661CC2"/>
    <w:rsid w:val="00662166"/>
    <w:rsid w:val="00662BB0"/>
    <w:rsid w:val="00662DBF"/>
    <w:rsid w:val="00662E0D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190"/>
    <w:rsid w:val="006724DA"/>
    <w:rsid w:val="00672966"/>
    <w:rsid w:val="006729A2"/>
    <w:rsid w:val="006729CE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2D6"/>
    <w:rsid w:val="00674460"/>
    <w:rsid w:val="00674681"/>
    <w:rsid w:val="006748CD"/>
    <w:rsid w:val="0067517B"/>
    <w:rsid w:val="0067530E"/>
    <w:rsid w:val="006754D6"/>
    <w:rsid w:val="00675652"/>
    <w:rsid w:val="00675750"/>
    <w:rsid w:val="006757DC"/>
    <w:rsid w:val="00675A80"/>
    <w:rsid w:val="006766A9"/>
    <w:rsid w:val="006767B8"/>
    <w:rsid w:val="00676E70"/>
    <w:rsid w:val="006775ED"/>
    <w:rsid w:val="00677725"/>
    <w:rsid w:val="00677A3C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C10"/>
    <w:rsid w:val="00686E72"/>
    <w:rsid w:val="0068721F"/>
    <w:rsid w:val="00690360"/>
    <w:rsid w:val="00690D12"/>
    <w:rsid w:val="00690F0E"/>
    <w:rsid w:val="006919C5"/>
    <w:rsid w:val="00691D43"/>
    <w:rsid w:val="0069242A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3D6C"/>
    <w:rsid w:val="006942B0"/>
    <w:rsid w:val="006943ED"/>
    <w:rsid w:val="0069447C"/>
    <w:rsid w:val="006949AD"/>
    <w:rsid w:val="00695E5D"/>
    <w:rsid w:val="00695E95"/>
    <w:rsid w:val="00696244"/>
    <w:rsid w:val="006969D6"/>
    <w:rsid w:val="00696D82"/>
    <w:rsid w:val="0069703D"/>
    <w:rsid w:val="00697137"/>
    <w:rsid w:val="006974AE"/>
    <w:rsid w:val="006974C3"/>
    <w:rsid w:val="0069755C"/>
    <w:rsid w:val="006979DC"/>
    <w:rsid w:val="00697C2C"/>
    <w:rsid w:val="006A05EF"/>
    <w:rsid w:val="006A083C"/>
    <w:rsid w:val="006A0942"/>
    <w:rsid w:val="006A18AC"/>
    <w:rsid w:val="006A18CF"/>
    <w:rsid w:val="006A18DD"/>
    <w:rsid w:val="006A2158"/>
    <w:rsid w:val="006A2347"/>
    <w:rsid w:val="006A24B3"/>
    <w:rsid w:val="006A2A36"/>
    <w:rsid w:val="006A2D0E"/>
    <w:rsid w:val="006A2E66"/>
    <w:rsid w:val="006A3227"/>
    <w:rsid w:val="006A3396"/>
    <w:rsid w:val="006A3574"/>
    <w:rsid w:val="006A3661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493"/>
    <w:rsid w:val="006A56A5"/>
    <w:rsid w:val="006A5A45"/>
    <w:rsid w:val="006A5CA3"/>
    <w:rsid w:val="006A5E26"/>
    <w:rsid w:val="006A5ED0"/>
    <w:rsid w:val="006A6725"/>
    <w:rsid w:val="006A69D7"/>
    <w:rsid w:val="006A6B69"/>
    <w:rsid w:val="006A6FD6"/>
    <w:rsid w:val="006A7574"/>
    <w:rsid w:val="006A7BF2"/>
    <w:rsid w:val="006A7C40"/>
    <w:rsid w:val="006A7FDD"/>
    <w:rsid w:val="006B0489"/>
    <w:rsid w:val="006B0C66"/>
    <w:rsid w:val="006B0D3A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2EC9"/>
    <w:rsid w:val="006B393F"/>
    <w:rsid w:val="006B3E55"/>
    <w:rsid w:val="006B48F0"/>
    <w:rsid w:val="006B4D4E"/>
    <w:rsid w:val="006B50E5"/>
    <w:rsid w:val="006B6452"/>
    <w:rsid w:val="006B6AD0"/>
    <w:rsid w:val="006B6BA3"/>
    <w:rsid w:val="006B6C95"/>
    <w:rsid w:val="006B725C"/>
    <w:rsid w:val="006B74CA"/>
    <w:rsid w:val="006B7864"/>
    <w:rsid w:val="006B789D"/>
    <w:rsid w:val="006C03B2"/>
    <w:rsid w:val="006C09DD"/>
    <w:rsid w:val="006C09EE"/>
    <w:rsid w:val="006C0A1A"/>
    <w:rsid w:val="006C1B3F"/>
    <w:rsid w:val="006C2E30"/>
    <w:rsid w:val="006C346E"/>
    <w:rsid w:val="006C375B"/>
    <w:rsid w:val="006C377A"/>
    <w:rsid w:val="006C3E0A"/>
    <w:rsid w:val="006C3F40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66C"/>
    <w:rsid w:val="006C56F9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C7AE7"/>
    <w:rsid w:val="006D0233"/>
    <w:rsid w:val="006D03CD"/>
    <w:rsid w:val="006D0A70"/>
    <w:rsid w:val="006D0AD9"/>
    <w:rsid w:val="006D0DED"/>
    <w:rsid w:val="006D167C"/>
    <w:rsid w:val="006D19ED"/>
    <w:rsid w:val="006D1A23"/>
    <w:rsid w:val="006D1F1A"/>
    <w:rsid w:val="006D21FF"/>
    <w:rsid w:val="006D2627"/>
    <w:rsid w:val="006D2851"/>
    <w:rsid w:val="006D2B29"/>
    <w:rsid w:val="006D31AF"/>
    <w:rsid w:val="006D31DD"/>
    <w:rsid w:val="006D35A7"/>
    <w:rsid w:val="006D369C"/>
    <w:rsid w:val="006D444E"/>
    <w:rsid w:val="006D457F"/>
    <w:rsid w:val="006D492A"/>
    <w:rsid w:val="006D493C"/>
    <w:rsid w:val="006D4F72"/>
    <w:rsid w:val="006D53E3"/>
    <w:rsid w:val="006D54B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D7FAF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2FD4"/>
    <w:rsid w:val="006E3D3A"/>
    <w:rsid w:val="006E459B"/>
    <w:rsid w:val="006E4ECC"/>
    <w:rsid w:val="006E512D"/>
    <w:rsid w:val="006E5151"/>
    <w:rsid w:val="006E51E8"/>
    <w:rsid w:val="006E54EC"/>
    <w:rsid w:val="006E554E"/>
    <w:rsid w:val="006E691F"/>
    <w:rsid w:val="006E6A05"/>
    <w:rsid w:val="006E6CAB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6BC"/>
    <w:rsid w:val="006F4A19"/>
    <w:rsid w:val="006F5462"/>
    <w:rsid w:val="006F5466"/>
    <w:rsid w:val="006F557B"/>
    <w:rsid w:val="006F5B41"/>
    <w:rsid w:val="006F6689"/>
    <w:rsid w:val="006F6740"/>
    <w:rsid w:val="006F746D"/>
    <w:rsid w:val="006F7726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A7"/>
    <w:rsid w:val="00702BFC"/>
    <w:rsid w:val="00702E65"/>
    <w:rsid w:val="007034BC"/>
    <w:rsid w:val="007035F6"/>
    <w:rsid w:val="007036E5"/>
    <w:rsid w:val="007041F5"/>
    <w:rsid w:val="00704302"/>
    <w:rsid w:val="007047A7"/>
    <w:rsid w:val="00704A33"/>
    <w:rsid w:val="00704DEB"/>
    <w:rsid w:val="00705584"/>
    <w:rsid w:val="007055ED"/>
    <w:rsid w:val="00705B7D"/>
    <w:rsid w:val="00705E96"/>
    <w:rsid w:val="0070614A"/>
    <w:rsid w:val="00706E08"/>
    <w:rsid w:val="00706E34"/>
    <w:rsid w:val="0070711F"/>
    <w:rsid w:val="00707308"/>
    <w:rsid w:val="0070743B"/>
    <w:rsid w:val="00707D21"/>
    <w:rsid w:val="007101EE"/>
    <w:rsid w:val="00710879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806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BF2"/>
    <w:rsid w:val="00714D6A"/>
    <w:rsid w:val="00715488"/>
    <w:rsid w:val="00715A06"/>
    <w:rsid w:val="00715F49"/>
    <w:rsid w:val="0071614C"/>
    <w:rsid w:val="007162F2"/>
    <w:rsid w:val="007163BF"/>
    <w:rsid w:val="00716463"/>
    <w:rsid w:val="0071649C"/>
    <w:rsid w:val="0071688D"/>
    <w:rsid w:val="00716FC0"/>
    <w:rsid w:val="00717267"/>
    <w:rsid w:val="00717505"/>
    <w:rsid w:val="007178EE"/>
    <w:rsid w:val="00717B0A"/>
    <w:rsid w:val="00720759"/>
    <w:rsid w:val="00720BD4"/>
    <w:rsid w:val="00720C8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516"/>
    <w:rsid w:val="0072560E"/>
    <w:rsid w:val="00725CB6"/>
    <w:rsid w:val="00725D75"/>
    <w:rsid w:val="00725DC5"/>
    <w:rsid w:val="0072602E"/>
    <w:rsid w:val="00726281"/>
    <w:rsid w:val="0072665F"/>
    <w:rsid w:val="00726B86"/>
    <w:rsid w:val="00727E9F"/>
    <w:rsid w:val="00730302"/>
    <w:rsid w:val="0073128B"/>
    <w:rsid w:val="0073171A"/>
    <w:rsid w:val="00731A41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131"/>
    <w:rsid w:val="00737774"/>
    <w:rsid w:val="007377ED"/>
    <w:rsid w:val="007379C8"/>
    <w:rsid w:val="007405BD"/>
    <w:rsid w:val="00740698"/>
    <w:rsid w:val="007406C0"/>
    <w:rsid w:val="00740AC1"/>
    <w:rsid w:val="00740CD3"/>
    <w:rsid w:val="0074108B"/>
    <w:rsid w:val="00741B48"/>
    <w:rsid w:val="00742016"/>
    <w:rsid w:val="007420C9"/>
    <w:rsid w:val="00742235"/>
    <w:rsid w:val="007424E2"/>
    <w:rsid w:val="0074255E"/>
    <w:rsid w:val="00742695"/>
    <w:rsid w:val="00742A51"/>
    <w:rsid w:val="00742BFB"/>
    <w:rsid w:val="00742DB6"/>
    <w:rsid w:val="00742EC0"/>
    <w:rsid w:val="00743757"/>
    <w:rsid w:val="00743867"/>
    <w:rsid w:val="00744055"/>
    <w:rsid w:val="00744437"/>
    <w:rsid w:val="00744C56"/>
    <w:rsid w:val="00744E0A"/>
    <w:rsid w:val="00744FB1"/>
    <w:rsid w:val="0074557F"/>
    <w:rsid w:val="0074576E"/>
    <w:rsid w:val="00745EBB"/>
    <w:rsid w:val="00746167"/>
    <w:rsid w:val="00746199"/>
    <w:rsid w:val="0074644A"/>
    <w:rsid w:val="00747040"/>
    <w:rsid w:val="007472EC"/>
    <w:rsid w:val="00747357"/>
    <w:rsid w:val="00747446"/>
    <w:rsid w:val="00747BD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C38"/>
    <w:rsid w:val="00751F76"/>
    <w:rsid w:val="00752497"/>
    <w:rsid w:val="007524DC"/>
    <w:rsid w:val="0075288B"/>
    <w:rsid w:val="007528FC"/>
    <w:rsid w:val="00752FE7"/>
    <w:rsid w:val="00752FFA"/>
    <w:rsid w:val="007536BB"/>
    <w:rsid w:val="00753B9D"/>
    <w:rsid w:val="00753F01"/>
    <w:rsid w:val="00753FD1"/>
    <w:rsid w:val="0075412E"/>
    <w:rsid w:val="00754D64"/>
    <w:rsid w:val="007558C6"/>
    <w:rsid w:val="00755B06"/>
    <w:rsid w:val="00755E06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1B1B"/>
    <w:rsid w:val="0076200C"/>
    <w:rsid w:val="00762273"/>
    <w:rsid w:val="007624B9"/>
    <w:rsid w:val="0076250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9E0"/>
    <w:rsid w:val="007721AD"/>
    <w:rsid w:val="007722D7"/>
    <w:rsid w:val="00772CBC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85B"/>
    <w:rsid w:val="00775BAA"/>
    <w:rsid w:val="00775EFD"/>
    <w:rsid w:val="00775F11"/>
    <w:rsid w:val="007762CD"/>
    <w:rsid w:val="007766DF"/>
    <w:rsid w:val="007768F2"/>
    <w:rsid w:val="00776B6B"/>
    <w:rsid w:val="00776E9E"/>
    <w:rsid w:val="00777053"/>
    <w:rsid w:val="007775E9"/>
    <w:rsid w:val="007777B4"/>
    <w:rsid w:val="00777CD9"/>
    <w:rsid w:val="00777EE9"/>
    <w:rsid w:val="00780256"/>
    <w:rsid w:val="00780657"/>
    <w:rsid w:val="00780980"/>
    <w:rsid w:val="007809E1"/>
    <w:rsid w:val="0078106D"/>
    <w:rsid w:val="007811C2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4AA"/>
    <w:rsid w:val="007837BE"/>
    <w:rsid w:val="0078380D"/>
    <w:rsid w:val="007842FE"/>
    <w:rsid w:val="00784338"/>
    <w:rsid w:val="00784702"/>
    <w:rsid w:val="00784C31"/>
    <w:rsid w:val="00784EA1"/>
    <w:rsid w:val="00784FC7"/>
    <w:rsid w:val="00785061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0074"/>
    <w:rsid w:val="007910C5"/>
    <w:rsid w:val="007912CC"/>
    <w:rsid w:val="007916D2"/>
    <w:rsid w:val="00791ADE"/>
    <w:rsid w:val="00791B11"/>
    <w:rsid w:val="00791BEA"/>
    <w:rsid w:val="00792385"/>
    <w:rsid w:val="00792458"/>
    <w:rsid w:val="007926B7"/>
    <w:rsid w:val="00792E78"/>
    <w:rsid w:val="00792ECC"/>
    <w:rsid w:val="007933DE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BB2"/>
    <w:rsid w:val="00797DAA"/>
    <w:rsid w:val="00797FCF"/>
    <w:rsid w:val="007A0616"/>
    <w:rsid w:val="007A08CF"/>
    <w:rsid w:val="007A0AE4"/>
    <w:rsid w:val="007A0DAC"/>
    <w:rsid w:val="007A0FE4"/>
    <w:rsid w:val="007A1189"/>
    <w:rsid w:val="007A152E"/>
    <w:rsid w:val="007A15BA"/>
    <w:rsid w:val="007A166E"/>
    <w:rsid w:val="007A1B63"/>
    <w:rsid w:val="007A1CAB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3CE3"/>
    <w:rsid w:val="007A4264"/>
    <w:rsid w:val="007A43F5"/>
    <w:rsid w:val="007A4AF1"/>
    <w:rsid w:val="007A5067"/>
    <w:rsid w:val="007A5288"/>
    <w:rsid w:val="007A618D"/>
    <w:rsid w:val="007A6333"/>
    <w:rsid w:val="007A6477"/>
    <w:rsid w:val="007A6909"/>
    <w:rsid w:val="007A75A3"/>
    <w:rsid w:val="007B01A3"/>
    <w:rsid w:val="007B0253"/>
    <w:rsid w:val="007B06FD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5F8"/>
    <w:rsid w:val="007C1909"/>
    <w:rsid w:val="007C1B94"/>
    <w:rsid w:val="007C1C4D"/>
    <w:rsid w:val="007C2A39"/>
    <w:rsid w:val="007C2DA2"/>
    <w:rsid w:val="007C30FE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761"/>
    <w:rsid w:val="007C6939"/>
    <w:rsid w:val="007C6941"/>
    <w:rsid w:val="007C6D8A"/>
    <w:rsid w:val="007C73D8"/>
    <w:rsid w:val="007C7EF3"/>
    <w:rsid w:val="007D020B"/>
    <w:rsid w:val="007D0311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2574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D62"/>
    <w:rsid w:val="007D6EF0"/>
    <w:rsid w:val="007D7042"/>
    <w:rsid w:val="007D7059"/>
    <w:rsid w:val="007D73FC"/>
    <w:rsid w:val="007D7876"/>
    <w:rsid w:val="007D794A"/>
    <w:rsid w:val="007D7CBE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2CE"/>
    <w:rsid w:val="007E531F"/>
    <w:rsid w:val="007E5892"/>
    <w:rsid w:val="007E5A14"/>
    <w:rsid w:val="007E5FFD"/>
    <w:rsid w:val="007E6735"/>
    <w:rsid w:val="007E67F4"/>
    <w:rsid w:val="007E6EF1"/>
    <w:rsid w:val="007E7A88"/>
    <w:rsid w:val="007E7B2B"/>
    <w:rsid w:val="007E7CBA"/>
    <w:rsid w:val="007E7EF7"/>
    <w:rsid w:val="007F032C"/>
    <w:rsid w:val="007F03D5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DE6"/>
    <w:rsid w:val="007F3FB0"/>
    <w:rsid w:val="007F43A9"/>
    <w:rsid w:val="007F5608"/>
    <w:rsid w:val="007F5874"/>
    <w:rsid w:val="007F5D4A"/>
    <w:rsid w:val="007F6562"/>
    <w:rsid w:val="007F65F2"/>
    <w:rsid w:val="007F70D6"/>
    <w:rsid w:val="007F7393"/>
    <w:rsid w:val="007F73DC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52E"/>
    <w:rsid w:val="0080179D"/>
    <w:rsid w:val="00801838"/>
    <w:rsid w:val="00801FBC"/>
    <w:rsid w:val="0080211F"/>
    <w:rsid w:val="00802410"/>
    <w:rsid w:val="00802587"/>
    <w:rsid w:val="008029C7"/>
    <w:rsid w:val="00803E2E"/>
    <w:rsid w:val="008041E1"/>
    <w:rsid w:val="00804646"/>
    <w:rsid w:val="00804867"/>
    <w:rsid w:val="00804B2F"/>
    <w:rsid w:val="00804B57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07E85"/>
    <w:rsid w:val="0081012C"/>
    <w:rsid w:val="008101C0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B1C"/>
    <w:rsid w:val="00813CE0"/>
    <w:rsid w:val="00813E07"/>
    <w:rsid w:val="0081433F"/>
    <w:rsid w:val="008143A0"/>
    <w:rsid w:val="00814834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01"/>
    <w:rsid w:val="00815F85"/>
    <w:rsid w:val="008162BE"/>
    <w:rsid w:val="00816654"/>
    <w:rsid w:val="00816A54"/>
    <w:rsid w:val="00816D94"/>
    <w:rsid w:val="00817126"/>
    <w:rsid w:val="00817508"/>
    <w:rsid w:val="0081787C"/>
    <w:rsid w:val="00817B8F"/>
    <w:rsid w:val="00817C96"/>
    <w:rsid w:val="00817D2A"/>
    <w:rsid w:val="00817F27"/>
    <w:rsid w:val="00820324"/>
    <w:rsid w:val="00820DF1"/>
    <w:rsid w:val="008213A0"/>
    <w:rsid w:val="0082172C"/>
    <w:rsid w:val="008226FB"/>
    <w:rsid w:val="00823335"/>
    <w:rsid w:val="008237B2"/>
    <w:rsid w:val="00823F61"/>
    <w:rsid w:val="0082449E"/>
    <w:rsid w:val="0082487A"/>
    <w:rsid w:val="008249FF"/>
    <w:rsid w:val="00824F70"/>
    <w:rsid w:val="008251EC"/>
    <w:rsid w:val="008256DA"/>
    <w:rsid w:val="00825C1F"/>
    <w:rsid w:val="00825DD4"/>
    <w:rsid w:val="00826204"/>
    <w:rsid w:val="00826A0A"/>
    <w:rsid w:val="00826D90"/>
    <w:rsid w:val="00826FAA"/>
    <w:rsid w:val="00827015"/>
    <w:rsid w:val="00827109"/>
    <w:rsid w:val="00827648"/>
    <w:rsid w:val="00827A41"/>
    <w:rsid w:val="00827AF3"/>
    <w:rsid w:val="0083056F"/>
    <w:rsid w:val="00830B40"/>
    <w:rsid w:val="00830F16"/>
    <w:rsid w:val="00831198"/>
    <w:rsid w:val="00831404"/>
    <w:rsid w:val="008314BC"/>
    <w:rsid w:val="00831EA0"/>
    <w:rsid w:val="00832142"/>
    <w:rsid w:val="00832C18"/>
    <w:rsid w:val="00832CAF"/>
    <w:rsid w:val="008330DB"/>
    <w:rsid w:val="00833EF5"/>
    <w:rsid w:val="0083417A"/>
    <w:rsid w:val="00834212"/>
    <w:rsid w:val="00834463"/>
    <w:rsid w:val="00834512"/>
    <w:rsid w:val="008346A5"/>
    <w:rsid w:val="00834746"/>
    <w:rsid w:val="008349E7"/>
    <w:rsid w:val="008354F3"/>
    <w:rsid w:val="00835795"/>
    <w:rsid w:val="00835B0A"/>
    <w:rsid w:val="00835B82"/>
    <w:rsid w:val="00836133"/>
    <w:rsid w:val="0083657B"/>
    <w:rsid w:val="0083695F"/>
    <w:rsid w:val="00836B5B"/>
    <w:rsid w:val="00836D1D"/>
    <w:rsid w:val="00836FC2"/>
    <w:rsid w:val="00837034"/>
    <w:rsid w:val="0083768C"/>
    <w:rsid w:val="008376B9"/>
    <w:rsid w:val="008378E6"/>
    <w:rsid w:val="00837B9F"/>
    <w:rsid w:val="00837CB5"/>
    <w:rsid w:val="00837DFE"/>
    <w:rsid w:val="008401C3"/>
    <w:rsid w:val="008403BA"/>
    <w:rsid w:val="008404D7"/>
    <w:rsid w:val="00840634"/>
    <w:rsid w:val="008408B9"/>
    <w:rsid w:val="00840A68"/>
    <w:rsid w:val="00840A83"/>
    <w:rsid w:val="00840CAD"/>
    <w:rsid w:val="00840D46"/>
    <w:rsid w:val="00841374"/>
    <w:rsid w:val="00841573"/>
    <w:rsid w:val="00841775"/>
    <w:rsid w:val="008419A1"/>
    <w:rsid w:val="00841EB3"/>
    <w:rsid w:val="00842061"/>
    <w:rsid w:val="008420F8"/>
    <w:rsid w:val="008424D6"/>
    <w:rsid w:val="008426B0"/>
    <w:rsid w:val="00842DB7"/>
    <w:rsid w:val="00843374"/>
    <w:rsid w:val="0084387F"/>
    <w:rsid w:val="00843AFD"/>
    <w:rsid w:val="008444F8"/>
    <w:rsid w:val="00844750"/>
    <w:rsid w:val="00845F51"/>
    <w:rsid w:val="00845F6D"/>
    <w:rsid w:val="00846106"/>
    <w:rsid w:val="008461CB"/>
    <w:rsid w:val="008462E7"/>
    <w:rsid w:val="008463A3"/>
    <w:rsid w:val="008463DD"/>
    <w:rsid w:val="00846467"/>
    <w:rsid w:val="00846CC4"/>
    <w:rsid w:val="008473B0"/>
    <w:rsid w:val="008476ED"/>
    <w:rsid w:val="00847991"/>
    <w:rsid w:val="00847C4E"/>
    <w:rsid w:val="008502A0"/>
    <w:rsid w:val="0085106C"/>
    <w:rsid w:val="0085130C"/>
    <w:rsid w:val="00851391"/>
    <w:rsid w:val="008514AE"/>
    <w:rsid w:val="00851B22"/>
    <w:rsid w:val="00851B9A"/>
    <w:rsid w:val="0085207B"/>
    <w:rsid w:val="008521C5"/>
    <w:rsid w:val="00852338"/>
    <w:rsid w:val="00852F3B"/>
    <w:rsid w:val="008531BF"/>
    <w:rsid w:val="00853570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05"/>
    <w:rsid w:val="0085722A"/>
    <w:rsid w:val="00857349"/>
    <w:rsid w:val="00857483"/>
    <w:rsid w:val="008577BE"/>
    <w:rsid w:val="00857C34"/>
    <w:rsid w:val="00860156"/>
    <w:rsid w:val="00860315"/>
    <w:rsid w:val="0086037F"/>
    <w:rsid w:val="0086096B"/>
    <w:rsid w:val="00860C1E"/>
    <w:rsid w:val="00860C2D"/>
    <w:rsid w:val="00861B41"/>
    <w:rsid w:val="00861D65"/>
    <w:rsid w:val="00861DA1"/>
    <w:rsid w:val="008620C2"/>
    <w:rsid w:val="00862173"/>
    <w:rsid w:val="008621D8"/>
    <w:rsid w:val="00862290"/>
    <w:rsid w:val="008626B0"/>
    <w:rsid w:val="00862967"/>
    <w:rsid w:val="00862988"/>
    <w:rsid w:val="00863089"/>
    <w:rsid w:val="00863479"/>
    <w:rsid w:val="00863AA0"/>
    <w:rsid w:val="00864A9F"/>
    <w:rsid w:val="008650AB"/>
    <w:rsid w:val="00865696"/>
    <w:rsid w:val="00865D4C"/>
    <w:rsid w:val="00865DE1"/>
    <w:rsid w:val="00866024"/>
    <w:rsid w:val="00866453"/>
    <w:rsid w:val="00866781"/>
    <w:rsid w:val="008674CD"/>
    <w:rsid w:val="00867F66"/>
    <w:rsid w:val="00870018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BF2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79F"/>
    <w:rsid w:val="0088591B"/>
    <w:rsid w:val="0088599D"/>
    <w:rsid w:val="00885D5D"/>
    <w:rsid w:val="00885F46"/>
    <w:rsid w:val="00886116"/>
    <w:rsid w:val="0088651F"/>
    <w:rsid w:val="00887771"/>
    <w:rsid w:val="008878DF"/>
    <w:rsid w:val="00887E8B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11A2"/>
    <w:rsid w:val="0089163D"/>
    <w:rsid w:val="00891F63"/>
    <w:rsid w:val="0089207F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5AD0"/>
    <w:rsid w:val="00896831"/>
    <w:rsid w:val="00896A6F"/>
    <w:rsid w:val="00896D10"/>
    <w:rsid w:val="00896DF5"/>
    <w:rsid w:val="00897C07"/>
    <w:rsid w:val="008A0103"/>
    <w:rsid w:val="008A0173"/>
    <w:rsid w:val="008A0339"/>
    <w:rsid w:val="008A03A0"/>
    <w:rsid w:val="008A0473"/>
    <w:rsid w:val="008A04C7"/>
    <w:rsid w:val="008A0548"/>
    <w:rsid w:val="008A07AE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360"/>
    <w:rsid w:val="008A36ED"/>
    <w:rsid w:val="008A3898"/>
    <w:rsid w:val="008A42D8"/>
    <w:rsid w:val="008A4486"/>
    <w:rsid w:val="008A457F"/>
    <w:rsid w:val="008A4A82"/>
    <w:rsid w:val="008A53C3"/>
    <w:rsid w:val="008A540D"/>
    <w:rsid w:val="008A59E9"/>
    <w:rsid w:val="008A631F"/>
    <w:rsid w:val="008A668F"/>
    <w:rsid w:val="008A67BE"/>
    <w:rsid w:val="008A72A4"/>
    <w:rsid w:val="008A758D"/>
    <w:rsid w:val="008A75C5"/>
    <w:rsid w:val="008A7669"/>
    <w:rsid w:val="008A7819"/>
    <w:rsid w:val="008A798A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79A"/>
    <w:rsid w:val="008B1830"/>
    <w:rsid w:val="008B1E44"/>
    <w:rsid w:val="008B1EFF"/>
    <w:rsid w:val="008B21F5"/>
    <w:rsid w:val="008B269F"/>
    <w:rsid w:val="008B2A2E"/>
    <w:rsid w:val="008B2C7E"/>
    <w:rsid w:val="008B2D1D"/>
    <w:rsid w:val="008B2D21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746"/>
    <w:rsid w:val="008B6B1B"/>
    <w:rsid w:val="008B6E5C"/>
    <w:rsid w:val="008B766A"/>
    <w:rsid w:val="008B7A0E"/>
    <w:rsid w:val="008C0A92"/>
    <w:rsid w:val="008C10C8"/>
    <w:rsid w:val="008C1882"/>
    <w:rsid w:val="008C1AB9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D11"/>
    <w:rsid w:val="008C4188"/>
    <w:rsid w:val="008C4794"/>
    <w:rsid w:val="008C489B"/>
    <w:rsid w:val="008C4AED"/>
    <w:rsid w:val="008C4B47"/>
    <w:rsid w:val="008C5436"/>
    <w:rsid w:val="008C59D5"/>
    <w:rsid w:val="008C5B10"/>
    <w:rsid w:val="008C6B81"/>
    <w:rsid w:val="008C6C7A"/>
    <w:rsid w:val="008C6F4F"/>
    <w:rsid w:val="008C74CC"/>
    <w:rsid w:val="008C7F77"/>
    <w:rsid w:val="008D02CB"/>
    <w:rsid w:val="008D03AA"/>
    <w:rsid w:val="008D0459"/>
    <w:rsid w:val="008D05D2"/>
    <w:rsid w:val="008D0E41"/>
    <w:rsid w:val="008D0F7C"/>
    <w:rsid w:val="008D11DD"/>
    <w:rsid w:val="008D13DC"/>
    <w:rsid w:val="008D149D"/>
    <w:rsid w:val="008D1E23"/>
    <w:rsid w:val="008D2461"/>
    <w:rsid w:val="008D2B43"/>
    <w:rsid w:val="008D3208"/>
    <w:rsid w:val="008D3858"/>
    <w:rsid w:val="008D3B9E"/>
    <w:rsid w:val="008D3F21"/>
    <w:rsid w:val="008D4277"/>
    <w:rsid w:val="008D453F"/>
    <w:rsid w:val="008D4668"/>
    <w:rsid w:val="008D508F"/>
    <w:rsid w:val="008D51D9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2B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84C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37"/>
    <w:rsid w:val="008E427C"/>
    <w:rsid w:val="008E451A"/>
    <w:rsid w:val="008E4820"/>
    <w:rsid w:val="008E4973"/>
    <w:rsid w:val="008E4EF7"/>
    <w:rsid w:val="008E580D"/>
    <w:rsid w:val="008E5B5F"/>
    <w:rsid w:val="008E5D5A"/>
    <w:rsid w:val="008E5EA3"/>
    <w:rsid w:val="008E624F"/>
    <w:rsid w:val="008E6333"/>
    <w:rsid w:val="008E6788"/>
    <w:rsid w:val="008E6A5F"/>
    <w:rsid w:val="008E737D"/>
    <w:rsid w:val="008E7DB3"/>
    <w:rsid w:val="008F01AB"/>
    <w:rsid w:val="008F0460"/>
    <w:rsid w:val="008F0D27"/>
    <w:rsid w:val="008F1088"/>
    <w:rsid w:val="008F1144"/>
    <w:rsid w:val="008F1824"/>
    <w:rsid w:val="008F1CF8"/>
    <w:rsid w:val="008F1DAC"/>
    <w:rsid w:val="008F20D9"/>
    <w:rsid w:val="008F2201"/>
    <w:rsid w:val="008F22AA"/>
    <w:rsid w:val="008F2595"/>
    <w:rsid w:val="008F2B4B"/>
    <w:rsid w:val="008F3D2D"/>
    <w:rsid w:val="008F3D7C"/>
    <w:rsid w:val="008F3DC9"/>
    <w:rsid w:val="008F4107"/>
    <w:rsid w:val="008F465B"/>
    <w:rsid w:val="008F473A"/>
    <w:rsid w:val="008F4BFE"/>
    <w:rsid w:val="008F4E3F"/>
    <w:rsid w:val="008F5184"/>
    <w:rsid w:val="008F55C0"/>
    <w:rsid w:val="008F595E"/>
    <w:rsid w:val="008F60AC"/>
    <w:rsid w:val="008F6188"/>
    <w:rsid w:val="008F6609"/>
    <w:rsid w:val="008F6649"/>
    <w:rsid w:val="008F6CD1"/>
    <w:rsid w:val="008F7BD6"/>
    <w:rsid w:val="008F7BE9"/>
    <w:rsid w:val="008F7CEF"/>
    <w:rsid w:val="008F7DD0"/>
    <w:rsid w:val="009000FD"/>
    <w:rsid w:val="00900614"/>
    <w:rsid w:val="00900DDE"/>
    <w:rsid w:val="00900DF1"/>
    <w:rsid w:val="009012F5"/>
    <w:rsid w:val="00901845"/>
    <w:rsid w:val="009022BC"/>
    <w:rsid w:val="0090255A"/>
    <w:rsid w:val="00902734"/>
    <w:rsid w:val="00902997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7B8"/>
    <w:rsid w:val="00906EED"/>
    <w:rsid w:val="00907071"/>
    <w:rsid w:val="0090715C"/>
    <w:rsid w:val="009072C0"/>
    <w:rsid w:val="00907A9B"/>
    <w:rsid w:val="009108A7"/>
    <w:rsid w:val="00910C01"/>
    <w:rsid w:val="00910DD3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4BF"/>
    <w:rsid w:val="009156D6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E6D"/>
    <w:rsid w:val="00920FE4"/>
    <w:rsid w:val="00921140"/>
    <w:rsid w:val="0092134A"/>
    <w:rsid w:val="009214D0"/>
    <w:rsid w:val="009215C2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29B7"/>
    <w:rsid w:val="0092300C"/>
    <w:rsid w:val="00923151"/>
    <w:rsid w:val="00923ABA"/>
    <w:rsid w:val="00923C66"/>
    <w:rsid w:val="00924108"/>
    <w:rsid w:val="0092434B"/>
    <w:rsid w:val="009247D8"/>
    <w:rsid w:val="00924F5D"/>
    <w:rsid w:val="00925031"/>
    <w:rsid w:val="0092507E"/>
    <w:rsid w:val="00925161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30234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2F8"/>
    <w:rsid w:val="009355F0"/>
    <w:rsid w:val="0093589E"/>
    <w:rsid w:val="00935B52"/>
    <w:rsid w:val="00936951"/>
    <w:rsid w:val="00936A90"/>
    <w:rsid w:val="00936F28"/>
    <w:rsid w:val="009370A6"/>
    <w:rsid w:val="0093734E"/>
    <w:rsid w:val="00937AC7"/>
    <w:rsid w:val="00937D15"/>
    <w:rsid w:val="0094010D"/>
    <w:rsid w:val="009406F4"/>
    <w:rsid w:val="00940996"/>
    <w:rsid w:val="00940A5D"/>
    <w:rsid w:val="00940BCB"/>
    <w:rsid w:val="00940D85"/>
    <w:rsid w:val="00940DF4"/>
    <w:rsid w:val="00940FB5"/>
    <w:rsid w:val="0094148B"/>
    <w:rsid w:val="00941813"/>
    <w:rsid w:val="00941A1C"/>
    <w:rsid w:val="00941AB3"/>
    <w:rsid w:val="00941B97"/>
    <w:rsid w:val="009426B3"/>
    <w:rsid w:val="009427D6"/>
    <w:rsid w:val="00942A23"/>
    <w:rsid w:val="00942BB8"/>
    <w:rsid w:val="0094335F"/>
    <w:rsid w:val="00943D09"/>
    <w:rsid w:val="00943DA0"/>
    <w:rsid w:val="009440AC"/>
    <w:rsid w:val="00944202"/>
    <w:rsid w:val="00944335"/>
    <w:rsid w:val="00944710"/>
    <w:rsid w:val="009447DC"/>
    <w:rsid w:val="00944AF4"/>
    <w:rsid w:val="00944D54"/>
    <w:rsid w:val="00945E49"/>
    <w:rsid w:val="0094607E"/>
    <w:rsid w:val="009462D8"/>
    <w:rsid w:val="00946388"/>
    <w:rsid w:val="00950062"/>
    <w:rsid w:val="009505C1"/>
    <w:rsid w:val="009509D7"/>
    <w:rsid w:val="00950B09"/>
    <w:rsid w:val="00950D2B"/>
    <w:rsid w:val="00950DD1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10D"/>
    <w:rsid w:val="009537A7"/>
    <w:rsid w:val="00953B1F"/>
    <w:rsid w:val="009548C3"/>
    <w:rsid w:val="0095506D"/>
    <w:rsid w:val="009550DC"/>
    <w:rsid w:val="009554A5"/>
    <w:rsid w:val="009555E2"/>
    <w:rsid w:val="009557DF"/>
    <w:rsid w:val="00955A2E"/>
    <w:rsid w:val="00956101"/>
    <w:rsid w:val="00957060"/>
    <w:rsid w:val="009572D6"/>
    <w:rsid w:val="00957487"/>
    <w:rsid w:val="0095772D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A7D"/>
    <w:rsid w:val="00962B99"/>
    <w:rsid w:val="00962C3B"/>
    <w:rsid w:val="0096336E"/>
    <w:rsid w:val="0096392B"/>
    <w:rsid w:val="0096397B"/>
    <w:rsid w:val="0096397F"/>
    <w:rsid w:val="00963C4D"/>
    <w:rsid w:val="009640C7"/>
    <w:rsid w:val="00964E3C"/>
    <w:rsid w:val="00964E69"/>
    <w:rsid w:val="0096504D"/>
    <w:rsid w:val="0096548D"/>
    <w:rsid w:val="009654F0"/>
    <w:rsid w:val="009659EA"/>
    <w:rsid w:val="00965DD6"/>
    <w:rsid w:val="0096691D"/>
    <w:rsid w:val="00966CA1"/>
    <w:rsid w:val="00966EC4"/>
    <w:rsid w:val="0096766C"/>
    <w:rsid w:val="00967851"/>
    <w:rsid w:val="00967D2D"/>
    <w:rsid w:val="0097058F"/>
    <w:rsid w:val="00970F7A"/>
    <w:rsid w:val="00970FE3"/>
    <w:rsid w:val="00971190"/>
    <w:rsid w:val="009714FA"/>
    <w:rsid w:val="00971EC5"/>
    <w:rsid w:val="00971F6B"/>
    <w:rsid w:val="00971FCC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4EC4"/>
    <w:rsid w:val="009751BA"/>
    <w:rsid w:val="009751D6"/>
    <w:rsid w:val="00975859"/>
    <w:rsid w:val="00976685"/>
    <w:rsid w:val="009775C2"/>
    <w:rsid w:val="00977629"/>
    <w:rsid w:val="009777AA"/>
    <w:rsid w:val="00977852"/>
    <w:rsid w:val="009778AB"/>
    <w:rsid w:val="00977A89"/>
    <w:rsid w:val="00980403"/>
    <w:rsid w:val="009804CB"/>
    <w:rsid w:val="009809DD"/>
    <w:rsid w:val="00980F14"/>
    <w:rsid w:val="00981329"/>
    <w:rsid w:val="0098172B"/>
    <w:rsid w:val="009817F9"/>
    <w:rsid w:val="0098183B"/>
    <w:rsid w:val="00981F37"/>
    <w:rsid w:val="009822AF"/>
    <w:rsid w:val="009823A3"/>
    <w:rsid w:val="00982AB4"/>
    <w:rsid w:val="00982B3A"/>
    <w:rsid w:val="00982E67"/>
    <w:rsid w:val="00983061"/>
    <w:rsid w:val="00983223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A95"/>
    <w:rsid w:val="00985CA4"/>
    <w:rsid w:val="00985D6D"/>
    <w:rsid w:val="00986956"/>
    <w:rsid w:val="0098725F"/>
    <w:rsid w:val="009876A0"/>
    <w:rsid w:val="009879B5"/>
    <w:rsid w:val="009879F4"/>
    <w:rsid w:val="009903AE"/>
    <w:rsid w:val="009907F2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4E8E"/>
    <w:rsid w:val="00995360"/>
    <w:rsid w:val="009954AD"/>
    <w:rsid w:val="00995897"/>
    <w:rsid w:val="00995A51"/>
    <w:rsid w:val="00995AEC"/>
    <w:rsid w:val="00996546"/>
    <w:rsid w:val="00996A8B"/>
    <w:rsid w:val="00996CD1"/>
    <w:rsid w:val="00996CD4"/>
    <w:rsid w:val="0099713E"/>
    <w:rsid w:val="0099731A"/>
    <w:rsid w:val="009976A9"/>
    <w:rsid w:val="009979D6"/>
    <w:rsid w:val="00997CA3"/>
    <w:rsid w:val="009A0212"/>
    <w:rsid w:val="009A031F"/>
    <w:rsid w:val="009A041C"/>
    <w:rsid w:val="009A0B3D"/>
    <w:rsid w:val="009A1349"/>
    <w:rsid w:val="009A1E77"/>
    <w:rsid w:val="009A20F1"/>
    <w:rsid w:val="009A2180"/>
    <w:rsid w:val="009A246A"/>
    <w:rsid w:val="009A3183"/>
    <w:rsid w:val="009A3757"/>
    <w:rsid w:val="009A37AC"/>
    <w:rsid w:val="009A3AB5"/>
    <w:rsid w:val="009A3F77"/>
    <w:rsid w:val="009A4DB0"/>
    <w:rsid w:val="009A516A"/>
    <w:rsid w:val="009A528E"/>
    <w:rsid w:val="009A560D"/>
    <w:rsid w:val="009A6127"/>
    <w:rsid w:val="009A637B"/>
    <w:rsid w:val="009A6456"/>
    <w:rsid w:val="009A6A77"/>
    <w:rsid w:val="009A6BAA"/>
    <w:rsid w:val="009A6C74"/>
    <w:rsid w:val="009A7154"/>
    <w:rsid w:val="009A78D1"/>
    <w:rsid w:val="009B003C"/>
    <w:rsid w:val="009B0097"/>
    <w:rsid w:val="009B031F"/>
    <w:rsid w:val="009B169B"/>
    <w:rsid w:val="009B28A7"/>
    <w:rsid w:val="009B29DA"/>
    <w:rsid w:val="009B3221"/>
    <w:rsid w:val="009B346F"/>
    <w:rsid w:val="009B3745"/>
    <w:rsid w:val="009B3C79"/>
    <w:rsid w:val="009B40A1"/>
    <w:rsid w:val="009B41A8"/>
    <w:rsid w:val="009B4821"/>
    <w:rsid w:val="009B4BED"/>
    <w:rsid w:val="009B4C24"/>
    <w:rsid w:val="009B4FDD"/>
    <w:rsid w:val="009B5821"/>
    <w:rsid w:val="009B59B0"/>
    <w:rsid w:val="009B616B"/>
    <w:rsid w:val="009B64C2"/>
    <w:rsid w:val="009B65DD"/>
    <w:rsid w:val="009B68AD"/>
    <w:rsid w:val="009B6C13"/>
    <w:rsid w:val="009B7BB7"/>
    <w:rsid w:val="009B7FF4"/>
    <w:rsid w:val="009B7FFA"/>
    <w:rsid w:val="009C00EF"/>
    <w:rsid w:val="009C07F7"/>
    <w:rsid w:val="009C0BC1"/>
    <w:rsid w:val="009C0C3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47AE"/>
    <w:rsid w:val="009C50F7"/>
    <w:rsid w:val="009C520B"/>
    <w:rsid w:val="009C5686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A08"/>
    <w:rsid w:val="009C7C0B"/>
    <w:rsid w:val="009C7F47"/>
    <w:rsid w:val="009D0361"/>
    <w:rsid w:val="009D0720"/>
    <w:rsid w:val="009D079F"/>
    <w:rsid w:val="009D0897"/>
    <w:rsid w:val="009D0AFE"/>
    <w:rsid w:val="009D0C30"/>
    <w:rsid w:val="009D1016"/>
    <w:rsid w:val="009D1745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5B59"/>
    <w:rsid w:val="009D610C"/>
    <w:rsid w:val="009D62E7"/>
    <w:rsid w:val="009D6A37"/>
    <w:rsid w:val="009D70BA"/>
    <w:rsid w:val="009D75A4"/>
    <w:rsid w:val="009E0278"/>
    <w:rsid w:val="009E06E3"/>
    <w:rsid w:val="009E0C2A"/>
    <w:rsid w:val="009E0F55"/>
    <w:rsid w:val="009E11A9"/>
    <w:rsid w:val="009E176B"/>
    <w:rsid w:val="009E176E"/>
    <w:rsid w:val="009E1B65"/>
    <w:rsid w:val="009E1E13"/>
    <w:rsid w:val="009E1F70"/>
    <w:rsid w:val="009E1FFC"/>
    <w:rsid w:val="009E27DD"/>
    <w:rsid w:val="009E2F97"/>
    <w:rsid w:val="009E30BA"/>
    <w:rsid w:val="009E3235"/>
    <w:rsid w:val="009E32D9"/>
    <w:rsid w:val="009E36F2"/>
    <w:rsid w:val="009E3790"/>
    <w:rsid w:val="009E4149"/>
    <w:rsid w:val="009E4301"/>
    <w:rsid w:val="009E44C7"/>
    <w:rsid w:val="009E457F"/>
    <w:rsid w:val="009E4DC3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153"/>
    <w:rsid w:val="009F34E8"/>
    <w:rsid w:val="009F34FC"/>
    <w:rsid w:val="009F3A4B"/>
    <w:rsid w:val="009F3DA4"/>
    <w:rsid w:val="009F41E1"/>
    <w:rsid w:val="009F4375"/>
    <w:rsid w:val="009F4834"/>
    <w:rsid w:val="009F4F05"/>
    <w:rsid w:val="009F55D5"/>
    <w:rsid w:val="009F5606"/>
    <w:rsid w:val="009F5CA4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60C"/>
    <w:rsid w:val="00A01006"/>
    <w:rsid w:val="00A01128"/>
    <w:rsid w:val="00A011C6"/>
    <w:rsid w:val="00A02345"/>
    <w:rsid w:val="00A026A4"/>
    <w:rsid w:val="00A02B26"/>
    <w:rsid w:val="00A0337B"/>
    <w:rsid w:val="00A03865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68A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757"/>
    <w:rsid w:val="00A12A73"/>
    <w:rsid w:val="00A12BEE"/>
    <w:rsid w:val="00A12EE8"/>
    <w:rsid w:val="00A12F5C"/>
    <w:rsid w:val="00A131A4"/>
    <w:rsid w:val="00A13511"/>
    <w:rsid w:val="00A13715"/>
    <w:rsid w:val="00A1378A"/>
    <w:rsid w:val="00A13CF1"/>
    <w:rsid w:val="00A145D0"/>
    <w:rsid w:val="00A14743"/>
    <w:rsid w:val="00A14B5D"/>
    <w:rsid w:val="00A14DC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552"/>
    <w:rsid w:val="00A21756"/>
    <w:rsid w:val="00A218AE"/>
    <w:rsid w:val="00A21A9D"/>
    <w:rsid w:val="00A21AAA"/>
    <w:rsid w:val="00A21E51"/>
    <w:rsid w:val="00A22132"/>
    <w:rsid w:val="00A22207"/>
    <w:rsid w:val="00A22312"/>
    <w:rsid w:val="00A226BE"/>
    <w:rsid w:val="00A22D9C"/>
    <w:rsid w:val="00A22ED1"/>
    <w:rsid w:val="00A23921"/>
    <w:rsid w:val="00A24150"/>
    <w:rsid w:val="00A241A0"/>
    <w:rsid w:val="00A2470A"/>
    <w:rsid w:val="00A2481C"/>
    <w:rsid w:val="00A24CCF"/>
    <w:rsid w:val="00A25A28"/>
    <w:rsid w:val="00A261E4"/>
    <w:rsid w:val="00A26883"/>
    <w:rsid w:val="00A26D60"/>
    <w:rsid w:val="00A26EE0"/>
    <w:rsid w:val="00A27023"/>
    <w:rsid w:val="00A3008A"/>
    <w:rsid w:val="00A301CC"/>
    <w:rsid w:val="00A3072C"/>
    <w:rsid w:val="00A30BAE"/>
    <w:rsid w:val="00A313D0"/>
    <w:rsid w:val="00A314A9"/>
    <w:rsid w:val="00A31591"/>
    <w:rsid w:val="00A315A8"/>
    <w:rsid w:val="00A3170C"/>
    <w:rsid w:val="00A31C37"/>
    <w:rsid w:val="00A31E88"/>
    <w:rsid w:val="00A321EE"/>
    <w:rsid w:val="00A32456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5C9C"/>
    <w:rsid w:val="00A35FCE"/>
    <w:rsid w:val="00A362CB"/>
    <w:rsid w:val="00A36694"/>
    <w:rsid w:val="00A3680C"/>
    <w:rsid w:val="00A3747D"/>
    <w:rsid w:val="00A37551"/>
    <w:rsid w:val="00A379AA"/>
    <w:rsid w:val="00A37A26"/>
    <w:rsid w:val="00A37A59"/>
    <w:rsid w:val="00A40531"/>
    <w:rsid w:val="00A40889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339C"/>
    <w:rsid w:val="00A436C3"/>
    <w:rsid w:val="00A43814"/>
    <w:rsid w:val="00A442BF"/>
    <w:rsid w:val="00A44882"/>
    <w:rsid w:val="00A44AA5"/>
    <w:rsid w:val="00A44E28"/>
    <w:rsid w:val="00A45349"/>
    <w:rsid w:val="00A4570E"/>
    <w:rsid w:val="00A4585C"/>
    <w:rsid w:val="00A45A3B"/>
    <w:rsid w:val="00A45B4F"/>
    <w:rsid w:val="00A46F2A"/>
    <w:rsid w:val="00A46FAD"/>
    <w:rsid w:val="00A470ED"/>
    <w:rsid w:val="00A47430"/>
    <w:rsid w:val="00A4761F"/>
    <w:rsid w:val="00A47B4B"/>
    <w:rsid w:val="00A50424"/>
    <w:rsid w:val="00A5044D"/>
    <w:rsid w:val="00A50813"/>
    <w:rsid w:val="00A50B00"/>
    <w:rsid w:val="00A50E66"/>
    <w:rsid w:val="00A511FB"/>
    <w:rsid w:val="00A514EB"/>
    <w:rsid w:val="00A521E0"/>
    <w:rsid w:val="00A523EC"/>
    <w:rsid w:val="00A52954"/>
    <w:rsid w:val="00A52D1E"/>
    <w:rsid w:val="00A52DA2"/>
    <w:rsid w:val="00A52E81"/>
    <w:rsid w:val="00A52FB8"/>
    <w:rsid w:val="00A530AF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0E1E"/>
    <w:rsid w:val="00A610F5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1C9"/>
    <w:rsid w:val="00A64BC7"/>
    <w:rsid w:val="00A64D7C"/>
    <w:rsid w:val="00A64EB1"/>
    <w:rsid w:val="00A64FD2"/>
    <w:rsid w:val="00A650EB"/>
    <w:rsid w:val="00A65117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5DD"/>
    <w:rsid w:val="00A73624"/>
    <w:rsid w:val="00A73873"/>
    <w:rsid w:val="00A73899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6307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8F"/>
    <w:rsid w:val="00A804DB"/>
    <w:rsid w:val="00A806D6"/>
    <w:rsid w:val="00A80E52"/>
    <w:rsid w:val="00A8127A"/>
    <w:rsid w:val="00A8135C"/>
    <w:rsid w:val="00A81396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A46"/>
    <w:rsid w:val="00A85FFF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B39"/>
    <w:rsid w:val="00A90E27"/>
    <w:rsid w:val="00A91218"/>
    <w:rsid w:val="00A91469"/>
    <w:rsid w:val="00A9164F"/>
    <w:rsid w:val="00A91C9E"/>
    <w:rsid w:val="00A91F3E"/>
    <w:rsid w:val="00A92CCD"/>
    <w:rsid w:val="00A930F9"/>
    <w:rsid w:val="00A932E0"/>
    <w:rsid w:val="00A934FE"/>
    <w:rsid w:val="00A93715"/>
    <w:rsid w:val="00A9399B"/>
    <w:rsid w:val="00A939D3"/>
    <w:rsid w:val="00A93BDA"/>
    <w:rsid w:val="00A93E41"/>
    <w:rsid w:val="00A93E5C"/>
    <w:rsid w:val="00A941F6"/>
    <w:rsid w:val="00A94873"/>
    <w:rsid w:val="00A94A70"/>
    <w:rsid w:val="00A9505F"/>
    <w:rsid w:val="00A9507B"/>
    <w:rsid w:val="00A9526D"/>
    <w:rsid w:val="00A955A9"/>
    <w:rsid w:val="00A95A3E"/>
    <w:rsid w:val="00A96058"/>
    <w:rsid w:val="00A96206"/>
    <w:rsid w:val="00A96801"/>
    <w:rsid w:val="00A96871"/>
    <w:rsid w:val="00A9692B"/>
    <w:rsid w:val="00A96D7E"/>
    <w:rsid w:val="00A97052"/>
    <w:rsid w:val="00A9727C"/>
    <w:rsid w:val="00A97666"/>
    <w:rsid w:val="00A97B8C"/>
    <w:rsid w:val="00A97E7B"/>
    <w:rsid w:val="00AA0003"/>
    <w:rsid w:val="00AA01B0"/>
    <w:rsid w:val="00AA0221"/>
    <w:rsid w:val="00AA0F8B"/>
    <w:rsid w:val="00AA158B"/>
    <w:rsid w:val="00AA19B5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6D7"/>
    <w:rsid w:val="00AA3788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596A"/>
    <w:rsid w:val="00AA6026"/>
    <w:rsid w:val="00AA6206"/>
    <w:rsid w:val="00AA629A"/>
    <w:rsid w:val="00AA630A"/>
    <w:rsid w:val="00AA69EF"/>
    <w:rsid w:val="00AA6B64"/>
    <w:rsid w:val="00AA6F9A"/>
    <w:rsid w:val="00AA7542"/>
    <w:rsid w:val="00AA7A0B"/>
    <w:rsid w:val="00AA7C4F"/>
    <w:rsid w:val="00AB001C"/>
    <w:rsid w:val="00AB02A2"/>
    <w:rsid w:val="00AB02C8"/>
    <w:rsid w:val="00AB06B8"/>
    <w:rsid w:val="00AB075C"/>
    <w:rsid w:val="00AB0ADE"/>
    <w:rsid w:val="00AB0CA0"/>
    <w:rsid w:val="00AB0DA5"/>
    <w:rsid w:val="00AB102D"/>
    <w:rsid w:val="00AB1118"/>
    <w:rsid w:val="00AB1A33"/>
    <w:rsid w:val="00AB1C99"/>
    <w:rsid w:val="00AB1F48"/>
    <w:rsid w:val="00AB2857"/>
    <w:rsid w:val="00AB2EA1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6F8F"/>
    <w:rsid w:val="00AB7134"/>
    <w:rsid w:val="00AB76D5"/>
    <w:rsid w:val="00AB7787"/>
    <w:rsid w:val="00AB78AC"/>
    <w:rsid w:val="00AC1191"/>
    <w:rsid w:val="00AC1281"/>
    <w:rsid w:val="00AC168A"/>
    <w:rsid w:val="00AC190F"/>
    <w:rsid w:val="00AC1EC1"/>
    <w:rsid w:val="00AC1F52"/>
    <w:rsid w:val="00AC2270"/>
    <w:rsid w:val="00AC2D4E"/>
    <w:rsid w:val="00AC3084"/>
    <w:rsid w:val="00AC31BB"/>
    <w:rsid w:val="00AC3343"/>
    <w:rsid w:val="00AC3431"/>
    <w:rsid w:val="00AC38E9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D0A"/>
    <w:rsid w:val="00AC730E"/>
    <w:rsid w:val="00AD11E4"/>
    <w:rsid w:val="00AD12BD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6D4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D7DBA"/>
    <w:rsid w:val="00AE0D23"/>
    <w:rsid w:val="00AE0E9E"/>
    <w:rsid w:val="00AE1418"/>
    <w:rsid w:val="00AE14B7"/>
    <w:rsid w:val="00AE1FF0"/>
    <w:rsid w:val="00AE21EF"/>
    <w:rsid w:val="00AE2205"/>
    <w:rsid w:val="00AE232B"/>
    <w:rsid w:val="00AE28FD"/>
    <w:rsid w:val="00AE2BFE"/>
    <w:rsid w:val="00AE3004"/>
    <w:rsid w:val="00AE3869"/>
    <w:rsid w:val="00AE397D"/>
    <w:rsid w:val="00AE3CE1"/>
    <w:rsid w:val="00AE3FC7"/>
    <w:rsid w:val="00AE40D9"/>
    <w:rsid w:val="00AE422F"/>
    <w:rsid w:val="00AE4430"/>
    <w:rsid w:val="00AE4557"/>
    <w:rsid w:val="00AE486A"/>
    <w:rsid w:val="00AE4A1F"/>
    <w:rsid w:val="00AE4B5C"/>
    <w:rsid w:val="00AE4B7B"/>
    <w:rsid w:val="00AE4C51"/>
    <w:rsid w:val="00AE4C55"/>
    <w:rsid w:val="00AE4F01"/>
    <w:rsid w:val="00AE51B7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63"/>
    <w:rsid w:val="00AE69BD"/>
    <w:rsid w:val="00AE6D12"/>
    <w:rsid w:val="00AE6EEB"/>
    <w:rsid w:val="00AE723D"/>
    <w:rsid w:val="00AE7492"/>
    <w:rsid w:val="00AE7992"/>
    <w:rsid w:val="00AF0801"/>
    <w:rsid w:val="00AF1414"/>
    <w:rsid w:val="00AF16C1"/>
    <w:rsid w:val="00AF28B0"/>
    <w:rsid w:val="00AF2DED"/>
    <w:rsid w:val="00AF36B0"/>
    <w:rsid w:val="00AF3A22"/>
    <w:rsid w:val="00AF3C80"/>
    <w:rsid w:val="00AF3C8C"/>
    <w:rsid w:val="00AF4086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7054"/>
    <w:rsid w:val="00AF738A"/>
    <w:rsid w:val="00AF7756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576"/>
    <w:rsid w:val="00B05688"/>
    <w:rsid w:val="00B05B17"/>
    <w:rsid w:val="00B05F89"/>
    <w:rsid w:val="00B06006"/>
    <w:rsid w:val="00B06171"/>
    <w:rsid w:val="00B06AF4"/>
    <w:rsid w:val="00B06C77"/>
    <w:rsid w:val="00B075EC"/>
    <w:rsid w:val="00B07CBE"/>
    <w:rsid w:val="00B07F35"/>
    <w:rsid w:val="00B10200"/>
    <w:rsid w:val="00B10408"/>
    <w:rsid w:val="00B1093D"/>
    <w:rsid w:val="00B10BD1"/>
    <w:rsid w:val="00B10CE4"/>
    <w:rsid w:val="00B111BF"/>
    <w:rsid w:val="00B114C4"/>
    <w:rsid w:val="00B1156E"/>
    <w:rsid w:val="00B116C5"/>
    <w:rsid w:val="00B11882"/>
    <w:rsid w:val="00B11E29"/>
    <w:rsid w:val="00B1220F"/>
    <w:rsid w:val="00B12514"/>
    <w:rsid w:val="00B1274F"/>
    <w:rsid w:val="00B12F78"/>
    <w:rsid w:val="00B137BE"/>
    <w:rsid w:val="00B137D3"/>
    <w:rsid w:val="00B137F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6AF"/>
    <w:rsid w:val="00B21CA7"/>
    <w:rsid w:val="00B21D72"/>
    <w:rsid w:val="00B21D85"/>
    <w:rsid w:val="00B21DF9"/>
    <w:rsid w:val="00B21F49"/>
    <w:rsid w:val="00B22329"/>
    <w:rsid w:val="00B2262B"/>
    <w:rsid w:val="00B22B8D"/>
    <w:rsid w:val="00B233A9"/>
    <w:rsid w:val="00B239CC"/>
    <w:rsid w:val="00B24BFF"/>
    <w:rsid w:val="00B24CD0"/>
    <w:rsid w:val="00B24F49"/>
    <w:rsid w:val="00B254EC"/>
    <w:rsid w:val="00B25585"/>
    <w:rsid w:val="00B25A3C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757B"/>
    <w:rsid w:val="00B27D54"/>
    <w:rsid w:val="00B3000F"/>
    <w:rsid w:val="00B301F5"/>
    <w:rsid w:val="00B3022E"/>
    <w:rsid w:val="00B30568"/>
    <w:rsid w:val="00B305C0"/>
    <w:rsid w:val="00B31E5F"/>
    <w:rsid w:val="00B32509"/>
    <w:rsid w:val="00B32607"/>
    <w:rsid w:val="00B326BE"/>
    <w:rsid w:val="00B32821"/>
    <w:rsid w:val="00B32CE3"/>
    <w:rsid w:val="00B32E87"/>
    <w:rsid w:val="00B33595"/>
    <w:rsid w:val="00B3396B"/>
    <w:rsid w:val="00B34886"/>
    <w:rsid w:val="00B3488B"/>
    <w:rsid w:val="00B3511C"/>
    <w:rsid w:val="00B3539A"/>
    <w:rsid w:val="00B35A73"/>
    <w:rsid w:val="00B35CB3"/>
    <w:rsid w:val="00B35F8E"/>
    <w:rsid w:val="00B37121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261A"/>
    <w:rsid w:val="00B427E4"/>
    <w:rsid w:val="00B42879"/>
    <w:rsid w:val="00B42AC8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4F77"/>
    <w:rsid w:val="00B45698"/>
    <w:rsid w:val="00B459C6"/>
    <w:rsid w:val="00B45A61"/>
    <w:rsid w:val="00B462D6"/>
    <w:rsid w:val="00B46BBB"/>
    <w:rsid w:val="00B471E8"/>
    <w:rsid w:val="00B473A4"/>
    <w:rsid w:val="00B47784"/>
    <w:rsid w:val="00B4783F"/>
    <w:rsid w:val="00B47CEF"/>
    <w:rsid w:val="00B5025E"/>
    <w:rsid w:val="00B504F7"/>
    <w:rsid w:val="00B5132A"/>
    <w:rsid w:val="00B5133E"/>
    <w:rsid w:val="00B51420"/>
    <w:rsid w:val="00B514E1"/>
    <w:rsid w:val="00B51526"/>
    <w:rsid w:val="00B51A40"/>
    <w:rsid w:val="00B51BA7"/>
    <w:rsid w:val="00B52559"/>
    <w:rsid w:val="00B52646"/>
    <w:rsid w:val="00B526CF"/>
    <w:rsid w:val="00B529CA"/>
    <w:rsid w:val="00B529F2"/>
    <w:rsid w:val="00B52AAD"/>
    <w:rsid w:val="00B52F5C"/>
    <w:rsid w:val="00B53749"/>
    <w:rsid w:val="00B53A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530"/>
    <w:rsid w:val="00B657B5"/>
    <w:rsid w:val="00B65D1C"/>
    <w:rsid w:val="00B6626F"/>
    <w:rsid w:val="00B664EC"/>
    <w:rsid w:val="00B66801"/>
    <w:rsid w:val="00B67240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848"/>
    <w:rsid w:val="00B72E31"/>
    <w:rsid w:val="00B73104"/>
    <w:rsid w:val="00B73259"/>
    <w:rsid w:val="00B733AC"/>
    <w:rsid w:val="00B73453"/>
    <w:rsid w:val="00B737C7"/>
    <w:rsid w:val="00B741DB"/>
    <w:rsid w:val="00B742E3"/>
    <w:rsid w:val="00B74A0D"/>
    <w:rsid w:val="00B74EC0"/>
    <w:rsid w:val="00B7538B"/>
    <w:rsid w:val="00B75667"/>
    <w:rsid w:val="00B75C09"/>
    <w:rsid w:val="00B75D20"/>
    <w:rsid w:val="00B76709"/>
    <w:rsid w:val="00B76727"/>
    <w:rsid w:val="00B76FC1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F47"/>
    <w:rsid w:val="00B8206A"/>
    <w:rsid w:val="00B821AB"/>
    <w:rsid w:val="00B827A5"/>
    <w:rsid w:val="00B830F7"/>
    <w:rsid w:val="00B8321E"/>
    <w:rsid w:val="00B83364"/>
    <w:rsid w:val="00B83438"/>
    <w:rsid w:val="00B83AC3"/>
    <w:rsid w:val="00B83DF6"/>
    <w:rsid w:val="00B8408E"/>
    <w:rsid w:val="00B84BB1"/>
    <w:rsid w:val="00B84BE8"/>
    <w:rsid w:val="00B85650"/>
    <w:rsid w:val="00B85E03"/>
    <w:rsid w:val="00B85F67"/>
    <w:rsid w:val="00B86557"/>
    <w:rsid w:val="00B86734"/>
    <w:rsid w:val="00B8692C"/>
    <w:rsid w:val="00B86956"/>
    <w:rsid w:val="00B86B28"/>
    <w:rsid w:val="00B86BDC"/>
    <w:rsid w:val="00B86C5E"/>
    <w:rsid w:val="00B86EFE"/>
    <w:rsid w:val="00B870D2"/>
    <w:rsid w:val="00B874FB"/>
    <w:rsid w:val="00B8769E"/>
    <w:rsid w:val="00B9002F"/>
    <w:rsid w:val="00B90DC8"/>
    <w:rsid w:val="00B91356"/>
    <w:rsid w:val="00B91E0F"/>
    <w:rsid w:val="00B9226B"/>
    <w:rsid w:val="00B923C7"/>
    <w:rsid w:val="00B92433"/>
    <w:rsid w:val="00B92521"/>
    <w:rsid w:val="00B926E0"/>
    <w:rsid w:val="00B928B6"/>
    <w:rsid w:val="00B92FE9"/>
    <w:rsid w:val="00B9327E"/>
    <w:rsid w:val="00B93B55"/>
    <w:rsid w:val="00B93C36"/>
    <w:rsid w:val="00B94054"/>
    <w:rsid w:val="00B94253"/>
    <w:rsid w:val="00B9436E"/>
    <w:rsid w:val="00B94BC0"/>
    <w:rsid w:val="00B94FF9"/>
    <w:rsid w:val="00B950E8"/>
    <w:rsid w:val="00B95242"/>
    <w:rsid w:val="00B952D1"/>
    <w:rsid w:val="00B954F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7E6"/>
    <w:rsid w:val="00B97B85"/>
    <w:rsid w:val="00B97C86"/>
    <w:rsid w:val="00BA067F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974"/>
    <w:rsid w:val="00BA3CC9"/>
    <w:rsid w:val="00BA3E83"/>
    <w:rsid w:val="00BA3F29"/>
    <w:rsid w:val="00BA40BE"/>
    <w:rsid w:val="00BA459F"/>
    <w:rsid w:val="00BA48E0"/>
    <w:rsid w:val="00BA4F7E"/>
    <w:rsid w:val="00BA5346"/>
    <w:rsid w:val="00BA5361"/>
    <w:rsid w:val="00BA54FB"/>
    <w:rsid w:val="00BA555F"/>
    <w:rsid w:val="00BA5C97"/>
    <w:rsid w:val="00BA5EFB"/>
    <w:rsid w:val="00BA6282"/>
    <w:rsid w:val="00BA659A"/>
    <w:rsid w:val="00BA66A6"/>
    <w:rsid w:val="00BA68C1"/>
    <w:rsid w:val="00BA6CFD"/>
    <w:rsid w:val="00BA7423"/>
    <w:rsid w:val="00BA7541"/>
    <w:rsid w:val="00BA7688"/>
    <w:rsid w:val="00BA7EB0"/>
    <w:rsid w:val="00BB0528"/>
    <w:rsid w:val="00BB070E"/>
    <w:rsid w:val="00BB080F"/>
    <w:rsid w:val="00BB0B3E"/>
    <w:rsid w:val="00BB0D75"/>
    <w:rsid w:val="00BB0E9B"/>
    <w:rsid w:val="00BB1709"/>
    <w:rsid w:val="00BB18D2"/>
    <w:rsid w:val="00BB1966"/>
    <w:rsid w:val="00BB1A52"/>
    <w:rsid w:val="00BB1B24"/>
    <w:rsid w:val="00BB1C4F"/>
    <w:rsid w:val="00BB1D50"/>
    <w:rsid w:val="00BB1FA0"/>
    <w:rsid w:val="00BB225D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A42"/>
    <w:rsid w:val="00BB5268"/>
    <w:rsid w:val="00BB52D2"/>
    <w:rsid w:val="00BB5321"/>
    <w:rsid w:val="00BB56F2"/>
    <w:rsid w:val="00BB56F3"/>
    <w:rsid w:val="00BB614B"/>
    <w:rsid w:val="00BB61DC"/>
    <w:rsid w:val="00BB6431"/>
    <w:rsid w:val="00BB6472"/>
    <w:rsid w:val="00BB6C81"/>
    <w:rsid w:val="00BB6D58"/>
    <w:rsid w:val="00BB7034"/>
    <w:rsid w:val="00BB71EC"/>
    <w:rsid w:val="00BB723D"/>
    <w:rsid w:val="00BB724B"/>
    <w:rsid w:val="00BB7634"/>
    <w:rsid w:val="00BC0413"/>
    <w:rsid w:val="00BC16BF"/>
    <w:rsid w:val="00BC1A03"/>
    <w:rsid w:val="00BC1A99"/>
    <w:rsid w:val="00BC201A"/>
    <w:rsid w:val="00BC2092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4A88"/>
    <w:rsid w:val="00BC5759"/>
    <w:rsid w:val="00BC58CC"/>
    <w:rsid w:val="00BC5CE2"/>
    <w:rsid w:val="00BC5D7A"/>
    <w:rsid w:val="00BC66C5"/>
    <w:rsid w:val="00BC6EDE"/>
    <w:rsid w:val="00BC70D5"/>
    <w:rsid w:val="00BC71C5"/>
    <w:rsid w:val="00BC7659"/>
    <w:rsid w:val="00BC77C9"/>
    <w:rsid w:val="00BC7A42"/>
    <w:rsid w:val="00BD013E"/>
    <w:rsid w:val="00BD0209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4D65"/>
    <w:rsid w:val="00BD5888"/>
    <w:rsid w:val="00BD5A26"/>
    <w:rsid w:val="00BD5FA4"/>
    <w:rsid w:val="00BD628D"/>
    <w:rsid w:val="00BD63BA"/>
    <w:rsid w:val="00BD6509"/>
    <w:rsid w:val="00BD689C"/>
    <w:rsid w:val="00BD6A22"/>
    <w:rsid w:val="00BD71FF"/>
    <w:rsid w:val="00BD7A82"/>
    <w:rsid w:val="00BD7BBA"/>
    <w:rsid w:val="00BD7C39"/>
    <w:rsid w:val="00BD7F9E"/>
    <w:rsid w:val="00BE072F"/>
    <w:rsid w:val="00BE0B22"/>
    <w:rsid w:val="00BE0DA0"/>
    <w:rsid w:val="00BE13B8"/>
    <w:rsid w:val="00BE16C6"/>
    <w:rsid w:val="00BE1959"/>
    <w:rsid w:val="00BE197A"/>
    <w:rsid w:val="00BE1A06"/>
    <w:rsid w:val="00BE269D"/>
    <w:rsid w:val="00BE26A0"/>
    <w:rsid w:val="00BE271C"/>
    <w:rsid w:val="00BE28FE"/>
    <w:rsid w:val="00BE312F"/>
    <w:rsid w:val="00BE3327"/>
    <w:rsid w:val="00BE3399"/>
    <w:rsid w:val="00BE3EA0"/>
    <w:rsid w:val="00BE403F"/>
    <w:rsid w:val="00BE417E"/>
    <w:rsid w:val="00BE46F5"/>
    <w:rsid w:val="00BE475F"/>
    <w:rsid w:val="00BE4CAA"/>
    <w:rsid w:val="00BE5519"/>
    <w:rsid w:val="00BE57B1"/>
    <w:rsid w:val="00BE5813"/>
    <w:rsid w:val="00BE65B3"/>
    <w:rsid w:val="00BE675B"/>
    <w:rsid w:val="00BE6A5E"/>
    <w:rsid w:val="00BE72FA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31CB"/>
    <w:rsid w:val="00BF3BAD"/>
    <w:rsid w:val="00BF3C10"/>
    <w:rsid w:val="00BF3E57"/>
    <w:rsid w:val="00BF3FC2"/>
    <w:rsid w:val="00BF3FFA"/>
    <w:rsid w:val="00BF46F1"/>
    <w:rsid w:val="00BF48A2"/>
    <w:rsid w:val="00BF4B69"/>
    <w:rsid w:val="00BF4CB7"/>
    <w:rsid w:val="00BF4E3B"/>
    <w:rsid w:val="00BF56A8"/>
    <w:rsid w:val="00BF5D8D"/>
    <w:rsid w:val="00BF60E3"/>
    <w:rsid w:val="00BF613C"/>
    <w:rsid w:val="00BF6232"/>
    <w:rsid w:val="00BF6C19"/>
    <w:rsid w:val="00BF6FBF"/>
    <w:rsid w:val="00BF70A1"/>
    <w:rsid w:val="00BF70F8"/>
    <w:rsid w:val="00BF7250"/>
    <w:rsid w:val="00BF76B8"/>
    <w:rsid w:val="00BF7BC1"/>
    <w:rsid w:val="00BF7D39"/>
    <w:rsid w:val="00BF7D43"/>
    <w:rsid w:val="00C00DB2"/>
    <w:rsid w:val="00C00F1A"/>
    <w:rsid w:val="00C010F5"/>
    <w:rsid w:val="00C0150C"/>
    <w:rsid w:val="00C01835"/>
    <w:rsid w:val="00C02192"/>
    <w:rsid w:val="00C023FA"/>
    <w:rsid w:val="00C02CDE"/>
    <w:rsid w:val="00C038A7"/>
    <w:rsid w:val="00C039B6"/>
    <w:rsid w:val="00C03B7B"/>
    <w:rsid w:val="00C04803"/>
    <w:rsid w:val="00C051ED"/>
    <w:rsid w:val="00C05567"/>
    <w:rsid w:val="00C057E0"/>
    <w:rsid w:val="00C05863"/>
    <w:rsid w:val="00C05C20"/>
    <w:rsid w:val="00C06066"/>
    <w:rsid w:val="00C0648A"/>
    <w:rsid w:val="00C066D7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640"/>
    <w:rsid w:val="00C11C33"/>
    <w:rsid w:val="00C11C73"/>
    <w:rsid w:val="00C11D47"/>
    <w:rsid w:val="00C11FE5"/>
    <w:rsid w:val="00C11FF6"/>
    <w:rsid w:val="00C121C3"/>
    <w:rsid w:val="00C125D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502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1E35"/>
    <w:rsid w:val="00C222CF"/>
    <w:rsid w:val="00C22FF4"/>
    <w:rsid w:val="00C232DD"/>
    <w:rsid w:val="00C239EA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27C05"/>
    <w:rsid w:val="00C27C3F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E8D"/>
    <w:rsid w:val="00C37F07"/>
    <w:rsid w:val="00C37F85"/>
    <w:rsid w:val="00C37F8D"/>
    <w:rsid w:val="00C4018E"/>
    <w:rsid w:val="00C40195"/>
    <w:rsid w:val="00C40287"/>
    <w:rsid w:val="00C404D5"/>
    <w:rsid w:val="00C40B00"/>
    <w:rsid w:val="00C40B7D"/>
    <w:rsid w:val="00C41405"/>
    <w:rsid w:val="00C42130"/>
    <w:rsid w:val="00C4216A"/>
    <w:rsid w:val="00C4223B"/>
    <w:rsid w:val="00C42631"/>
    <w:rsid w:val="00C42784"/>
    <w:rsid w:val="00C429E1"/>
    <w:rsid w:val="00C439F0"/>
    <w:rsid w:val="00C43CE7"/>
    <w:rsid w:val="00C44086"/>
    <w:rsid w:val="00C44189"/>
    <w:rsid w:val="00C4464F"/>
    <w:rsid w:val="00C4471E"/>
    <w:rsid w:val="00C44733"/>
    <w:rsid w:val="00C447FB"/>
    <w:rsid w:val="00C44ADA"/>
    <w:rsid w:val="00C45001"/>
    <w:rsid w:val="00C45682"/>
    <w:rsid w:val="00C45A9C"/>
    <w:rsid w:val="00C46235"/>
    <w:rsid w:val="00C46B53"/>
    <w:rsid w:val="00C470AA"/>
    <w:rsid w:val="00C47273"/>
    <w:rsid w:val="00C47AE8"/>
    <w:rsid w:val="00C47BDC"/>
    <w:rsid w:val="00C47C7A"/>
    <w:rsid w:val="00C50108"/>
    <w:rsid w:val="00C508B7"/>
    <w:rsid w:val="00C50DB9"/>
    <w:rsid w:val="00C51531"/>
    <w:rsid w:val="00C51D11"/>
    <w:rsid w:val="00C5257E"/>
    <w:rsid w:val="00C530DF"/>
    <w:rsid w:val="00C531B4"/>
    <w:rsid w:val="00C532F9"/>
    <w:rsid w:val="00C534D1"/>
    <w:rsid w:val="00C53E12"/>
    <w:rsid w:val="00C53E22"/>
    <w:rsid w:val="00C54C62"/>
    <w:rsid w:val="00C55619"/>
    <w:rsid w:val="00C55ADC"/>
    <w:rsid w:val="00C5638E"/>
    <w:rsid w:val="00C56918"/>
    <w:rsid w:val="00C569CA"/>
    <w:rsid w:val="00C5707E"/>
    <w:rsid w:val="00C5759C"/>
    <w:rsid w:val="00C5772C"/>
    <w:rsid w:val="00C57CC6"/>
    <w:rsid w:val="00C601EB"/>
    <w:rsid w:val="00C60EC1"/>
    <w:rsid w:val="00C62027"/>
    <w:rsid w:val="00C62163"/>
    <w:rsid w:val="00C626C5"/>
    <w:rsid w:val="00C62997"/>
    <w:rsid w:val="00C62A8E"/>
    <w:rsid w:val="00C62BE7"/>
    <w:rsid w:val="00C62C31"/>
    <w:rsid w:val="00C633AB"/>
    <w:rsid w:val="00C633BD"/>
    <w:rsid w:val="00C6343A"/>
    <w:rsid w:val="00C64376"/>
    <w:rsid w:val="00C64446"/>
    <w:rsid w:val="00C64626"/>
    <w:rsid w:val="00C64849"/>
    <w:rsid w:val="00C64960"/>
    <w:rsid w:val="00C64DA1"/>
    <w:rsid w:val="00C64EDC"/>
    <w:rsid w:val="00C65A43"/>
    <w:rsid w:val="00C65A6F"/>
    <w:rsid w:val="00C65D24"/>
    <w:rsid w:val="00C65F58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795"/>
    <w:rsid w:val="00C71DCC"/>
    <w:rsid w:val="00C723AF"/>
    <w:rsid w:val="00C724DF"/>
    <w:rsid w:val="00C72EF5"/>
    <w:rsid w:val="00C732C5"/>
    <w:rsid w:val="00C7357D"/>
    <w:rsid w:val="00C740FD"/>
    <w:rsid w:val="00C74157"/>
    <w:rsid w:val="00C7448E"/>
    <w:rsid w:val="00C744E1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77F24"/>
    <w:rsid w:val="00C802D5"/>
    <w:rsid w:val="00C80547"/>
    <w:rsid w:val="00C812B3"/>
    <w:rsid w:val="00C8172E"/>
    <w:rsid w:val="00C8198E"/>
    <w:rsid w:val="00C81B30"/>
    <w:rsid w:val="00C81FBF"/>
    <w:rsid w:val="00C82387"/>
    <w:rsid w:val="00C839C6"/>
    <w:rsid w:val="00C84ACC"/>
    <w:rsid w:val="00C84E61"/>
    <w:rsid w:val="00C8534D"/>
    <w:rsid w:val="00C8559C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B3"/>
    <w:rsid w:val="00C922C5"/>
    <w:rsid w:val="00C92352"/>
    <w:rsid w:val="00C923C4"/>
    <w:rsid w:val="00C92610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A34"/>
    <w:rsid w:val="00C96FE0"/>
    <w:rsid w:val="00C97AF1"/>
    <w:rsid w:val="00CA09AA"/>
    <w:rsid w:val="00CA0BAF"/>
    <w:rsid w:val="00CA1129"/>
    <w:rsid w:val="00CA114D"/>
    <w:rsid w:val="00CA1225"/>
    <w:rsid w:val="00CA18D2"/>
    <w:rsid w:val="00CA22FF"/>
    <w:rsid w:val="00CA2919"/>
    <w:rsid w:val="00CA2C56"/>
    <w:rsid w:val="00CA3186"/>
    <w:rsid w:val="00CA3BDA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73B2"/>
    <w:rsid w:val="00CA74E8"/>
    <w:rsid w:val="00CB047F"/>
    <w:rsid w:val="00CB0C2A"/>
    <w:rsid w:val="00CB11BD"/>
    <w:rsid w:val="00CB1368"/>
    <w:rsid w:val="00CB1598"/>
    <w:rsid w:val="00CB1F2A"/>
    <w:rsid w:val="00CB209E"/>
    <w:rsid w:val="00CB2836"/>
    <w:rsid w:val="00CB2D7E"/>
    <w:rsid w:val="00CB3622"/>
    <w:rsid w:val="00CB464B"/>
    <w:rsid w:val="00CB480A"/>
    <w:rsid w:val="00CB4FA5"/>
    <w:rsid w:val="00CB5495"/>
    <w:rsid w:val="00CB558B"/>
    <w:rsid w:val="00CB58DD"/>
    <w:rsid w:val="00CB5947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57F"/>
    <w:rsid w:val="00CC172A"/>
    <w:rsid w:val="00CC1A18"/>
    <w:rsid w:val="00CC1C42"/>
    <w:rsid w:val="00CC1E3E"/>
    <w:rsid w:val="00CC1E40"/>
    <w:rsid w:val="00CC2559"/>
    <w:rsid w:val="00CC2727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D62"/>
    <w:rsid w:val="00CD3E10"/>
    <w:rsid w:val="00CD3F09"/>
    <w:rsid w:val="00CD3FAF"/>
    <w:rsid w:val="00CD492B"/>
    <w:rsid w:val="00CD5958"/>
    <w:rsid w:val="00CD5C02"/>
    <w:rsid w:val="00CD5E69"/>
    <w:rsid w:val="00CD61E3"/>
    <w:rsid w:val="00CD6814"/>
    <w:rsid w:val="00CD69DE"/>
    <w:rsid w:val="00CD6E0B"/>
    <w:rsid w:val="00CD6FC0"/>
    <w:rsid w:val="00CD787F"/>
    <w:rsid w:val="00CE025E"/>
    <w:rsid w:val="00CE030D"/>
    <w:rsid w:val="00CE03B6"/>
    <w:rsid w:val="00CE0486"/>
    <w:rsid w:val="00CE05F2"/>
    <w:rsid w:val="00CE0CBF"/>
    <w:rsid w:val="00CE112E"/>
    <w:rsid w:val="00CE1162"/>
    <w:rsid w:val="00CE1225"/>
    <w:rsid w:val="00CE132D"/>
    <w:rsid w:val="00CE152F"/>
    <w:rsid w:val="00CE19A0"/>
    <w:rsid w:val="00CE1E74"/>
    <w:rsid w:val="00CE1E7A"/>
    <w:rsid w:val="00CE212D"/>
    <w:rsid w:val="00CE253D"/>
    <w:rsid w:val="00CE2561"/>
    <w:rsid w:val="00CE2743"/>
    <w:rsid w:val="00CE2797"/>
    <w:rsid w:val="00CE2D1F"/>
    <w:rsid w:val="00CE3014"/>
    <w:rsid w:val="00CE3222"/>
    <w:rsid w:val="00CE3257"/>
    <w:rsid w:val="00CE34EB"/>
    <w:rsid w:val="00CE5E50"/>
    <w:rsid w:val="00CE697C"/>
    <w:rsid w:val="00CE69F3"/>
    <w:rsid w:val="00CE6AD5"/>
    <w:rsid w:val="00CE6E24"/>
    <w:rsid w:val="00CE7195"/>
    <w:rsid w:val="00CE75A7"/>
    <w:rsid w:val="00CE76BD"/>
    <w:rsid w:val="00CE79BC"/>
    <w:rsid w:val="00CE7A8D"/>
    <w:rsid w:val="00CE7F29"/>
    <w:rsid w:val="00CF02AC"/>
    <w:rsid w:val="00CF057C"/>
    <w:rsid w:val="00CF0698"/>
    <w:rsid w:val="00CF06E6"/>
    <w:rsid w:val="00CF173E"/>
    <w:rsid w:val="00CF18AB"/>
    <w:rsid w:val="00CF19A5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0B"/>
    <w:rsid w:val="00CF6131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4C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75C"/>
    <w:rsid w:val="00D067A6"/>
    <w:rsid w:val="00D06800"/>
    <w:rsid w:val="00D06B22"/>
    <w:rsid w:val="00D06D78"/>
    <w:rsid w:val="00D06DED"/>
    <w:rsid w:val="00D070B9"/>
    <w:rsid w:val="00D0735B"/>
    <w:rsid w:val="00D0788C"/>
    <w:rsid w:val="00D078A9"/>
    <w:rsid w:val="00D078C9"/>
    <w:rsid w:val="00D07DCA"/>
    <w:rsid w:val="00D07F16"/>
    <w:rsid w:val="00D105EB"/>
    <w:rsid w:val="00D108AB"/>
    <w:rsid w:val="00D10B57"/>
    <w:rsid w:val="00D10DEB"/>
    <w:rsid w:val="00D117FB"/>
    <w:rsid w:val="00D11873"/>
    <w:rsid w:val="00D11C73"/>
    <w:rsid w:val="00D11EEE"/>
    <w:rsid w:val="00D11FAE"/>
    <w:rsid w:val="00D12440"/>
    <w:rsid w:val="00D1247E"/>
    <w:rsid w:val="00D12487"/>
    <w:rsid w:val="00D126E6"/>
    <w:rsid w:val="00D12B75"/>
    <w:rsid w:val="00D12BCD"/>
    <w:rsid w:val="00D13880"/>
    <w:rsid w:val="00D13BBC"/>
    <w:rsid w:val="00D13CCD"/>
    <w:rsid w:val="00D14204"/>
    <w:rsid w:val="00D14FF2"/>
    <w:rsid w:val="00D15D9D"/>
    <w:rsid w:val="00D15F77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1F46"/>
    <w:rsid w:val="00D22148"/>
    <w:rsid w:val="00D22192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6CD"/>
    <w:rsid w:val="00D26DBE"/>
    <w:rsid w:val="00D27112"/>
    <w:rsid w:val="00D27526"/>
    <w:rsid w:val="00D27F01"/>
    <w:rsid w:val="00D27F25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B3"/>
    <w:rsid w:val="00D33AFC"/>
    <w:rsid w:val="00D33C60"/>
    <w:rsid w:val="00D33DA7"/>
    <w:rsid w:val="00D33E46"/>
    <w:rsid w:val="00D33E85"/>
    <w:rsid w:val="00D3401B"/>
    <w:rsid w:val="00D3410B"/>
    <w:rsid w:val="00D343D7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B1F"/>
    <w:rsid w:val="00D37C2D"/>
    <w:rsid w:val="00D37D03"/>
    <w:rsid w:val="00D404CE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22"/>
    <w:rsid w:val="00D448BD"/>
    <w:rsid w:val="00D44A5C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67F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DA5"/>
    <w:rsid w:val="00D572B2"/>
    <w:rsid w:val="00D578C5"/>
    <w:rsid w:val="00D57C20"/>
    <w:rsid w:val="00D57F0A"/>
    <w:rsid w:val="00D600BE"/>
    <w:rsid w:val="00D60207"/>
    <w:rsid w:val="00D60547"/>
    <w:rsid w:val="00D607F6"/>
    <w:rsid w:val="00D60BCB"/>
    <w:rsid w:val="00D60CB2"/>
    <w:rsid w:val="00D60DD4"/>
    <w:rsid w:val="00D61C2D"/>
    <w:rsid w:val="00D62243"/>
    <w:rsid w:val="00D6278F"/>
    <w:rsid w:val="00D62949"/>
    <w:rsid w:val="00D62A3C"/>
    <w:rsid w:val="00D62D68"/>
    <w:rsid w:val="00D62DEC"/>
    <w:rsid w:val="00D63516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300"/>
    <w:rsid w:val="00D65404"/>
    <w:rsid w:val="00D655B0"/>
    <w:rsid w:val="00D6575A"/>
    <w:rsid w:val="00D65837"/>
    <w:rsid w:val="00D65AAD"/>
    <w:rsid w:val="00D66022"/>
    <w:rsid w:val="00D66065"/>
    <w:rsid w:val="00D662E2"/>
    <w:rsid w:val="00D66DAA"/>
    <w:rsid w:val="00D671B4"/>
    <w:rsid w:val="00D679EF"/>
    <w:rsid w:val="00D7003A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8CC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46C"/>
    <w:rsid w:val="00D8778A"/>
    <w:rsid w:val="00D87A13"/>
    <w:rsid w:val="00D87BBF"/>
    <w:rsid w:val="00D87CD9"/>
    <w:rsid w:val="00D90542"/>
    <w:rsid w:val="00D91009"/>
    <w:rsid w:val="00D91116"/>
    <w:rsid w:val="00D9120D"/>
    <w:rsid w:val="00D9126A"/>
    <w:rsid w:val="00D912DF"/>
    <w:rsid w:val="00D91B8C"/>
    <w:rsid w:val="00D91C54"/>
    <w:rsid w:val="00D91E52"/>
    <w:rsid w:val="00D91E9C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267"/>
    <w:rsid w:val="00D9551D"/>
    <w:rsid w:val="00D95726"/>
    <w:rsid w:val="00D95783"/>
    <w:rsid w:val="00D957C0"/>
    <w:rsid w:val="00D9585B"/>
    <w:rsid w:val="00D95BF0"/>
    <w:rsid w:val="00D95BFF"/>
    <w:rsid w:val="00D95C6D"/>
    <w:rsid w:val="00D96193"/>
    <w:rsid w:val="00D96DD2"/>
    <w:rsid w:val="00D978B9"/>
    <w:rsid w:val="00D97E86"/>
    <w:rsid w:val="00DA0FC0"/>
    <w:rsid w:val="00DA15D3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E94"/>
    <w:rsid w:val="00DA3F00"/>
    <w:rsid w:val="00DA43CA"/>
    <w:rsid w:val="00DA481D"/>
    <w:rsid w:val="00DA492A"/>
    <w:rsid w:val="00DA4D11"/>
    <w:rsid w:val="00DA55E6"/>
    <w:rsid w:val="00DA5A53"/>
    <w:rsid w:val="00DA5CA9"/>
    <w:rsid w:val="00DA5E7E"/>
    <w:rsid w:val="00DA62CE"/>
    <w:rsid w:val="00DA687E"/>
    <w:rsid w:val="00DA714A"/>
    <w:rsid w:val="00DA71AF"/>
    <w:rsid w:val="00DA727D"/>
    <w:rsid w:val="00DA7A85"/>
    <w:rsid w:val="00DA7BC7"/>
    <w:rsid w:val="00DA7E4C"/>
    <w:rsid w:val="00DA7F82"/>
    <w:rsid w:val="00DB00B4"/>
    <w:rsid w:val="00DB0487"/>
    <w:rsid w:val="00DB0564"/>
    <w:rsid w:val="00DB0AA0"/>
    <w:rsid w:val="00DB1311"/>
    <w:rsid w:val="00DB1539"/>
    <w:rsid w:val="00DB18C2"/>
    <w:rsid w:val="00DB1F98"/>
    <w:rsid w:val="00DB2551"/>
    <w:rsid w:val="00DB2802"/>
    <w:rsid w:val="00DB2DB9"/>
    <w:rsid w:val="00DB35C7"/>
    <w:rsid w:val="00DB36F0"/>
    <w:rsid w:val="00DB39DE"/>
    <w:rsid w:val="00DB3AD5"/>
    <w:rsid w:val="00DB3D52"/>
    <w:rsid w:val="00DB42C3"/>
    <w:rsid w:val="00DB4322"/>
    <w:rsid w:val="00DB4A8A"/>
    <w:rsid w:val="00DB4F9D"/>
    <w:rsid w:val="00DB54EB"/>
    <w:rsid w:val="00DB5A21"/>
    <w:rsid w:val="00DB5BEA"/>
    <w:rsid w:val="00DB5DEB"/>
    <w:rsid w:val="00DB5EBF"/>
    <w:rsid w:val="00DB5EE5"/>
    <w:rsid w:val="00DB62A6"/>
    <w:rsid w:val="00DB6465"/>
    <w:rsid w:val="00DB6500"/>
    <w:rsid w:val="00DB6598"/>
    <w:rsid w:val="00DB68FF"/>
    <w:rsid w:val="00DB6FA9"/>
    <w:rsid w:val="00DB710A"/>
    <w:rsid w:val="00DB71FD"/>
    <w:rsid w:val="00DB72CA"/>
    <w:rsid w:val="00DB7427"/>
    <w:rsid w:val="00DB749A"/>
    <w:rsid w:val="00DB7A2A"/>
    <w:rsid w:val="00DB7E8C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9A4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4C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D73"/>
    <w:rsid w:val="00DD1EA2"/>
    <w:rsid w:val="00DD1ED7"/>
    <w:rsid w:val="00DD242B"/>
    <w:rsid w:val="00DD2FE5"/>
    <w:rsid w:val="00DD3401"/>
    <w:rsid w:val="00DD3430"/>
    <w:rsid w:val="00DD3480"/>
    <w:rsid w:val="00DD3565"/>
    <w:rsid w:val="00DD4699"/>
    <w:rsid w:val="00DD497E"/>
    <w:rsid w:val="00DD49D3"/>
    <w:rsid w:val="00DD625B"/>
    <w:rsid w:val="00DD6396"/>
    <w:rsid w:val="00DD69E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2CF"/>
    <w:rsid w:val="00DE279F"/>
    <w:rsid w:val="00DE2D4B"/>
    <w:rsid w:val="00DE3083"/>
    <w:rsid w:val="00DE31FE"/>
    <w:rsid w:val="00DE3493"/>
    <w:rsid w:val="00DE36C9"/>
    <w:rsid w:val="00DE3E7C"/>
    <w:rsid w:val="00DE43CA"/>
    <w:rsid w:val="00DE464E"/>
    <w:rsid w:val="00DE4664"/>
    <w:rsid w:val="00DE47CE"/>
    <w:rsid w:val="00DE480D"/>
    <w:rsid w:val="00DE4B0C"/>
    <w:rsid w:val="00DE4D74"/>
    <w:rsid w:val="00DE4E28"/>
    <w:rsid w:val="00DE4E2D"/>
    <w:rsid w:val="00DE516B"/>
    <w:rsid w:val="00DE6090"/>
    <w:rsid w:val="00DE61AA"/>
    <w:rsid w:val="00DE6AA0"/>
    <w:rsid w:val="00DE7012"/>
    <w:rsid w:val="00DE7216"/>
    <w:rsid w:val="00DE7ADB"/>
    <w:rsid w:val="00DE7D03"/>
    <w:rsid w:val="00DF02EC"/>
    <w:rsid w:val="00DF0461"/>
    <w:rsid w:val="00DF0D33"/>
    <w:rsid w:val="00DF0E23"/>
    <w:rsid w:val="00DF0E63"/>
    <w:rsid w:val="00DF1300"/>
    <w:rsid w:val="00DF1ADA"/>
    <w:rsid w:val="00DF1DE2"/>
    <w:rsid w:val="00DF1FAB"/>
    <w:rsid w:val="00DF1FD6"/>
    <w:rsid w:val="00DF2334"/>
    <w:rsid w:val="00DF24A1"/>
    <w:rsid w:val="00DF2DDB"/>
    <w:rsid w:val="00DF2F23"/>
    <w:rsid w:val="00DF3195"/>
    <w:rsid w:val="00DF32AF"/>
    <w:rsid w:val="00DF3307"/>
    <w:rsid w:val="00DF3770"/>
    <w:rsid w:val="00DF3A17"/>
    <w:rsid w:val="00DF3A6C"/>
    <w:rsid w:val="00DF4158"/>
    <w:rsid w:val="00DF4430"/>
    <w:rsid w:val="00DF4521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6EF"/>
    <w:rsid w:val="00DF7AC3"/>
    <w:rsid w:val="00E004D1"/>
    <w:rsid w:val="00E00A07"/>
    <w:rsid w:val="00E00EFF"/>
    <w:rsid w:val="00E019EA"/>
    <w:rsid w:val="00E01EBA"/>
    <w:rsid w:val="00E028E6"/>
    <w:rsid w:val="00E02C20"/>
    <w:rsid w:val="00E02D8C"/>
    <w:rsid w:val="00E02FD2"/>
    <w:rsid w:val="00E032C1"/>
    <w:rsid w:val="00E039C0"/>
    <w:rsid w:val="00E04353"/>
    <w:rsid w:val="00E046C1"/>
    <w:rsid w:val="00E049EC"/>
    <w:rsid w:val="00E04EE6"/>
    <w:rsid w:val="00E053CB"/>
    <w:rsid w:val="00E05A43"/>
    <w:rsid w:val="00E05B03"/>
    <w:rsid w:val="00E060F9"/>
    <w:rsid w:val="00E065D4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6CF"/>
    <w:rsid w:val="00E1074E"/>
    <w:rsid w:val="00E1169D"/>
    <w:rsid w:val="00E11EB8"/>
    <w:rsid w:val="00E125EE"/>
    <w:rsid w:val="00E12775"/>
    <w:rsid w:val="00E12A5A"/>
    <w:rsid w:val="00E12AB6"/>
    <w:rsid w:val="00E12DAD"/>
    <w:rsid w:val="00E13648"/>
    <w:rsid w:val="00E136AE"/>
    <w:rsid w:val="00E139D0"/>
    <w:rsid w:val="00E13B3B"/>
    <w:rsid w:val="00E143F1"/>
    <w:rsid w:val="00E145E0"/>
    <w:rsid w:val="00E14913"/>
    <w:rsid w:val="00E14E89"/>
    <w:rsid w:val="00E150B1"/>
    <w:rsid w:val="00E15352"/>
    <w:rsid w:val="00E154A1"/>
    <w:rsid w:val="00E1559B"/>
    <w:rsid w:val="00E15C76"/>
    <w:rsid w:val="00E1626E"/>
    <w:rsid w:val="00E164E8"/>
    <w:rsid w:val="00E1654E"/>
    <w:rsid w:val="00E167D4"/>
    <w:rsid w:val="00E16B15"/>
    <w:rsid w:val="00E17572"/>
    <w:rsid w:val="00E175FF"/>
    <w:rsid w:val="00E17BD9"/>
    <w:rsid w:val="00E17C3F"/>
    <w:rsid w:val="00E17CFB"/>
    <w:rsid w:val="00E17E83"/>
    <w:rsid w:val="00E20084"/>
    <w:rsid w:val="00E202F9"/>
    <w:rsid w:val="00E2043D"/>
    <w:rsid w:val="00E20661"/>
    <w:rsid w:val="00E20862"/>
    <w:rsid w:val="00E20AD1"/>
    <w:rsid w:val="00E20AD7"/>
    <w:rsid w:val="00E20CD3"/>
    <w:rsid w:val="00E20DA6"/>
    <w:rsid w:val="00E20E6F"/>
    <w:rsid w:val="00E21040"/>
    <w:rsid w:val="00E214FB"/>
    <w:rsid w:val="00E216A5"/>
    <w:rsid w:val="00E216E1"/>
    <w:rsid w:val="00E21709"/>
    <w:rsid w:val="00E21CCC"/>
    <w:rsid w:val="00E21FD8"/>
    <w:rsid w:val="00E224C9"/>
    <w:rsid w:val="00E226D4"/>
    <w:rsid w:val="00E229F7"/>
    <w:rsid w:val="00E22A10"/>
    <w:rsid w:val="00E22D17"/>
    <w:rsid w:val="00E22EE3"/>
    <w:rsid w:val="00E23179"/>
    <w:rsid w:val="00E23224"/>
    <w:rsid w:val="00E23851"/>
    <w:rsid w:val="00E23ACC"/>
    <w:rsid w:val="00E23ADB"/>
    <w:rsid w:val="00E2417E"/>
    <w:rsid w:val="00E2421B"/>
    <w:rsid w:val="00E2446F"/>
    <w:rsid w:val="00E2486E"/>
    <w:rsid w:val="00E24AAB"/>
    <w:rsid w:val="00E2507C"/>
    <w:rsid w:val="00E250DB"/>
    <w:rsid w:val="00E25B48"/>
    <w:rsid w:val="00E25F49"/>
    <w:rsid w:val="00E2617B"/>
    <w:rsid w:val="00E2690E"/>
    <w:rsid w:val="00E27009"/>
    <w:rsid w:val="00E272FE"/>
    <w:rsid w:val="00E273D3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A1D"/>
    <w:rsid w:val="00E35E22"/>
    <w:rsid w:val="00E35F47"/>
    <w:rsid w:val="00E3601C"/>
    <w:rsid w:val="00E362BC"/>
    <w:rsid w:val="00E369C5"/>
    <w:rsid w:val="00E375B2"/>
    <w:rsid w:val="00E377BF"/>
    <w:rsid w:val="00E37A69"/>
    <w:rsid w:val="00E37C25"/>
    <w:rsid w:val="00E400AB"/>
    <w:rsid w:val="00E4024F"/>
    <w:rsid w:val="00E40362"/>
    <w:rsid w:val="00E40B67"/>
    <w:rsid w:val="00E40D3A"/>
    <w:rsid w:val="00E40DAE"/>
    <w:rsid w:val="00E41932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CE8"/>
    <w:rsid w:val="00E452D0"/>
    <w:rsid w:val="00E452F4"/>
    <w:rsid w:val="00E453D3"/>
    <w:rsid w:val="00E4586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5DA"/>
    <w:rsid w:val="00E538E0"/>
    <w:rsid w:val="00E544DE"/>
    <w:rsid w:val="00E54A98"/>
    <w:rsid w:val="00E54AFA"/>
    <w:rsid w:val="00E54D33"/>
    <w:rsid w:val="00E55092"/>
    <w:rsid w:val="00E5552B"/>
    <w:rsid w:val="00E55696"/>
    <w:rsid w:val="00E5573C"/>
    <w:rsid w:val="00E55AC1"/>
    <w:rsid w:val="00E55DDF"/>
    <w:rsid w:val="00E5701B"/>
    <w:rsid w:val="00E5711F"/>
    <w:rsid w:val="00E5739C"/>
    <w:rsid w:val="00E57535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164"/>
    <w:rsid w:val="00E624DA"/>
    <w:rsid w:val="00E629F9"/>
    <w:rsid w:val="00E62AF2"/>
    <w:rsid w:val="00E630F7"/>
    <w:rsid w:val="00E6353C"/>
    <w:rsid w:val="00E63DFF"/>
    <w:rsid w:val="00E6412A"/>
    <w:rsid w:val="00E64286"/>
    <w:rsid w:val="00E64763"/>
    <w:rsid w:val="00E649CE"/>
    <w:rsid w:val="00E65481"/>
    <w:rsid w:val="00E65E6B"/>
    <w:rsid w:val="00E6640D"/>
    <w:rsid w:val="00E6682F"/>
    <w:rsid w:val="00E66D59"/>
    <w:rsid w:val="00E705E5"/>
    <w:rsid w:val="00E70971"/>
    <w:rsid w:val="00E70B0C"/>
    <w:rsid w:val="00E713E9"/>
    <w:rsid w:val="00E71DF1"/>
    <w:rsid w:val="00E71E02"/>
    <w:rsid w:val="00E720BC"/>
    <w:rsid w:val="00E72198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3EF0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CB8"/>
    <w:rsid w:val="00E75F9B"/>
    <w:rsid w:val="00E76141"/>
    <w:rsid w:val="00E76270"/>
    <w:rsid w:val="00E76316"/>
    <w:rsid w:val="00E7696D"/>
    <w:rsid w:val="00E76ED7"/>
    <w:rsid w:val="00E77040"/>
    <w:rsid w:val="00E773D4"/>
    <w:rsid w:val="00E7797B"/>
    <w:rsid w:val="00E77C66"/>
    <w:rsid w:val="00E77C8A"/>
    <w:rsid w:val="00E8016D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84C"/>
    <w:rsid w:val="00E83E6E"/>
    <w:rsid w:val="00E84036"/>
    <w:rsid w:val="00E84183"/>
    <w:rsid w:val="00E850F7"/>
    <w:rsid w:val="00E85157"/>
    <w:rsid w:val="00E8528B"/>
    <w:rsid w:val="00E85483"/>
    <w:rsid w:val="00E859CA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87F26"/>
    <w:rsid w:val="00E90199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DCE"/>
    <w:rsid w:val="00E96FBC"/>
    <w:rsid w:val="00E9738B"/>
    <w:rsid w:val="00E973C6"/>
    <w:rsid w:val="00E97507"/>
    <w:rsid w:val="00E9795D"/>
    <w:rsid w:val="00EA0281"/>
    <w:rsid w:val="00EA070B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278E"/>
    <w:rsid w:val="00EA3658"/>
    <w:rsid w:val="00EA3D67"/>
    <w:rsid w:val="00EA3DB9"/>
    <w:rsid w:val="00EA4440"/>
    <w:rsid w:val="00EA475F"/>
    <w:rsid w:val="00EA4877"/>
    <w:rsid w:val="00EA4AC2"/>
    <w:rsid w:val="00EA4C18"/>
    <w:rsid w:val="00EA5029"/>
    <w:rsid w:val="00EA5335"/>
    <w:rsid w:val="00EA54CA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1877"/>
    <w:rsid w:val="00EB20B7"/>
    <w:rsid w:val="00EB2435"/>
    <w:rsid w:val="00EB25B7"/>
    <w:rsid w:val="00EB269A"/>
    <w:rsid w:val="00EB2B2A"/>
    <w:rsid w:val="00EB338E"/>
    <w:rsid w:val="00EB3495"/>
    <w:rsid w:val="00EB35D4"/>
    <w:rsid w:val="00EB36AA"/>
    <w:rsid w:val="00EB3953"/>
    <w:rsid w:val="00EB3A0B"/>
    <w:rsid w:val="00EB3CE0"/>
    <w:rsid w:val="00EB3DB0"/>
    <w:rsid w:val="00EB3DD3"/>
    <w:rsid w:val="00EB410B"/>
    <w:rsid w:val="00EB42C8"/>
    <w:rsid w:val="00EB4319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1B7"/>
    <w:rsid w:val="00EC183D"/>
    <w:rsid w:val="00EC1D83"/>
    <w:rsid w:val="00EC2E21"/>
    <w:rsid w:val="00EC3162"/>
    <w:rsid w:val="00EC3252"/>
    <w:rsid w:val="00EC331F"/>
    <w:rsid w:val="00EC3602"/>
    <w:rsid w:val="00EC36DD"/>
    <w:rsid w:val="00EC491D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425"/>
    <w:rsid w:val="00EC6D68"/>
    <w:rsid w:val="00EC7183"/>
    <w:rsid w:val="00EC71AB"/>
    <w:rsid w:val="00ED022F"/>
    <w:rsid w:val="00ED065B"/>
    <w:rsid w:val="00ED0B74"/>
    <w:rsid w:val="00ED0DE8"/>
    <w:rsid w:val="00ED0EB9"/>
    <w:rsid w:val="00ED10FC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925"/>
    <w:rsid w:val="00ED5122"/>
    <w:rsid w:val="00ED517B"/>
    <w:rsid w:val="00ED54F7"/>
    <w:rsid w:val="00ED58F2"/>
    <w:rsid w:val="00ED5F48"/>
    <w:rsid w:val="00ED6F2E"/>
    <w:rsid w:val="00ED7B73"/>
    <w:rsid w:val="00EE08BC"/>
    <w:rsid w:val="00EE09EA"/>
    <w:rsid w:val="00EE0A49"/>
    <w:rsid w:val="00EE0E09"/>
    <w:rsid w:val="00EE12DA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B6"/>
    <w:rsid w:val="00EE3687"/>
    <w:rsid w:val="00EE37D6"/>
    <w:rsid w:val="00EE3DCB"/>
    <w:rsid w:val="00EE4BF1"/>
    <w:rsid w:val="00EE5112"/>
    <w:rsid w:val="00EE6072"/>
    <w:rsid w:val="00EE62B4"/>
    <w:rsid w:val="00EE636D"/>
    <w:rsid w:val="00EE65C3"/>
    <w:rsid w:val="00EE66B1"/>
    <w:rsid w:val="00EE703A"/>
    <w:rsid w:val="00EE7D91"/>
    <w:rsid w:val="00EE7ECE"/>
    <w:rsid w:val="00EF0225"/>
    <w:rsid w:val="00EF064E"/>
    <w:rsid w:val="00EF082A"/>
    <w:rsid w:val="00EF0E50"/>
    <w:rsid w:val="00EF1093"/>
    <w:rsid w:val="00EF118F"/>
    <w:rsid w:val="00EF1EC4"/>
    <w:rsid w:val="00EF20FD"/>
    <w:rsid w:val="00EF2533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C4B"/>
    <w:rsid w:val="00EF6EF5"/>
    <w:rsid w:val="00EF7614"/>
    <w:rsid w:val="00EF7878"/>
    <w:rsid w:val="00F000F0"/>
    <w:rsid w:val="00F00180"/>
    <w:rsid w:val="00F006E4"/>
    <w:rsid w:val="00F00923"/>
    <w:rsid w:val="00F00AAF"/>
    <w:rsid w:val="00F00C9D"/>
    <w:rsid w:val="00F011DC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DA1"/>
    <w:rsid w:val="00F0301D"/>
    <w:rsid w:val="00F032DF"/>
    <w:rsid w:val="00F03466"/>
    <w:rsid w:val="00F0388F"/>
    <w:rsid w:val="00F03891"/>
    <w:rsid w:val="00F04551"/>
    <w:rsid w:val="00F04891"/>
    <w:rsid w:val="00F04D51"/>
    <w:rsid w:val="00F04F3E"/>
    <w:rsid w:val="00F0522E"/>
    <w:rsid w:val="00F05687"/>
    <w:rsid w:val="00F05EED"/>
    <w:rsid w:val="00F067FD"/>
    <w:rsid w:val="00F06F02"/>
    <w:rsid w:val="00F07CBF"/>
    <w:rsid w:val="00F10437"/>
    <w:rsid w:val="00F10465"/>
    <w:rsid w:val="00F10864"/>
    <w:rsid w:val="00F108F5"/>
    <w:rsid w:val="00F10FF5"/>
    <w:rsid w:val="00F1165E"/>
    <w:rsid w:val="00F11CF5"/>
    <w:rsid w:val="00F124CB"/>
    <w:rsid w:val="00F127FA"/>
    <w:rsid w:val="00F12A42"/>
    <w:rsid w:val="00F12B3D"/>
    <w:rsid w:val="00F12D63"/>
    <w:rsid w:val="00F1357E"/>
    <w:rsid w:val="00F13A02"/>
    <w:rsid w:val="00F13D8B"/>
    <w:rsid w:val="00F1403E"/>
    <w:rsid w:val="00F1415B"/>
    <w:rsid w:val="00F14589"/>
    <w:rsid w:val="00F1476B"/>
    <w:rsid w:val="00F149F8"/>
    <w:rsid w:val="00F15838"/>
    <w:rsid w:val="00F15860"/>
    <w:rsid w:val="00F159D2"/>
    <w:rsid w:val="00F16036"/>
    <w:rsid w:val="00F16413"/>
    <w:rsid w:val="00F1693D"/>
    <w:rsid w:val="00F16BB1"/>
    <w:rsid w:val="00F171D9"/>
    <w:rsid w:val="00F17A8F"/>
    <w:rsid w:val="00F20046"/>
    <w:rsid w:val="00F206FE"/>
    <w:rsid w:val="00F20D60"/>
    <w:rsid w:val="00F20F5B"/>
    <w:rsid w:val="00F21048"/>
    <w:rsid w:val="00F210AB"/>
    <w:rsid w:val="00F215C3"/>
    <w:rsid w:val="00F21857"/>
    <w:rsid w:val="00F218EF"/>
    <w:rsid w:val="00F21A0B"/>
    <w:rsid w:val="00F2225A"/>
    <w:rsid w:val="00F22444"/>
    <w:rsid w:val="00F22452"/>
    <w:rsid w:val="00F227B6"/>
    <w:rsid w:val="00F22BEA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462"/>
    <w:rsid w:val="00F32F0E"/>
    <w:rsid w:val="00F32F3E"/>
    <w:rsid w:val="00F3383E"/>
    <w:rsid w:val="00F34286"/>
    <w:rsid w:val="00F342E5"/>
    <w:rsid w:val="00F346BC"/>
    <w:rsid w:val="00F34FE9"/>
    <w:rsid w:val="00F3521B"/>
    <w:rsid w:val="00F353F0"/>
    <w:rsid w:val="00F35561"/>
    <w:rsid w:val="00F35865"/>
    <w:rsid w:val="00F35E92"/>
    <w:rsid w:val="00F3651B"/>
    <w:rsid w:val="00F366ED"/>
    <w:rsid w:val="00F369F3"/>
    <w:rsid w:val="00F370CB"/>
    <w:rsid w:val="00F377A2"/>
    <w:rsid w:val="00F37922"/>
    <w:rsid w:val="00F37AEF"/>
    <w:rsid w:val="00F411CC"/>
    <w:rsid w:val="00F4125D"/>
    <w:rsid w:val="00F41FF1"/>
    <w:rsid w:val="00F420E6"/>
    <w:rsid w:val="00F421BD"/>
    <w:rsid w:val="00F4257E"/>
    <w:rsid w:val="00F425DD"/>
    <w:rsid w:val="00F42910"/>
    <w:rsid w:val="00F42C2B"/>
    <w:rsid w:val="00F42C75"/>
    <w:rsid w:val="00F43335"/>
    <w:rsid w:val="00F435BE"/>
    <w:rsid w:val="00F439C5"/>
    <w:rsid w:val="00F43B54"/>
    <w:rsid w:val="00F44833"/>
    <w:rsid w:val="00F448F9"/>
    <w:rsid w:val="00F465C1"/>
    <w:rsid w:val="00F4678D"/>
    <w:rsid w:val="00F467B0"/>
    <w:rsid w:val="00F46AE8"/>
    <w:rsid w:val="00F46E40"/>
    <w:rsid w:val="00F46F8B"/>
    <w:rsid w:val="00F47132"/>
    <w:rsid w:val="00F47728"/>
    <w:rsid w:val="00F478EE"/>
    <w:rsid w:val="00F47983"/>
    <w:rsid w:val="00F47AFE"/>
    <w:rsid w:val="00F47C91"/>
    <w:rsid w:val="00F47CBA"/>
    <w:rsid w:val="00F50020"/>
    <w:rsid w:val="00F50671"/>
    <w:rsid w:val="00F50849"/>
    <w:rsid w:val="00F50985"/>
    <w:rsid w:val="00F50BB7"/>
    <w:rsid w:val="00F513BA"/>
    <w:rsid w:val="00F51447"/>
    <w:rsid w:val="00F514EF"/>
    <w:rsid w:val="00F516F4"/>
    <w:rsid w:val="00F51BB2"/>
    <w:rsid w:val="00F51D01"/>
    <w:rsid w:val="00F5215E"/>
    <w:rsid w:val="00F5223D"/>
    <w:rsid w:val="00F52735"/>
    <w:rsid w:val="00F52756"/>
    <w:rsid w:val="00F52A47"/>
    <w:rsid w:val="00F52A4B"/>
    <w:rsid w:val="00F52C6C"/>
    <w:rsid w:val="00F52FA8"/>
    <w:rsid w:val="00F52FF0"/>
    <w:rsid w:val="00F538CD"/>
    <w:rsid w:val="00F54192"/>
    <w:rsid w:val="00F542D8"/>
    <w:rsid w:val="00F548C8"/>
    <w:rsid w:val="00F55AC5"/>
    <w:rsid w:val="00F55EDF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685"/>
    <w:rsid w:val="00F6780F"/>
    <w:rsid w:val="00F67A85"/>
    <w:rsid w:val="00F70C43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2F4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758"/>
    <w:rsid w:val="00F80D8F"/>
    <w:rsid w:val="00F81311"/>
    <w:rsid w:val="00F81507"/>
    <w:rsid w:val="00F81625"/>
    <w:rsid w:val="00F81644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903"/>
    <w:rsid w:val="00F85B57"/>
    <w:rsid w:val="00F85F4B"/>
    <w:rsid w:val="00F85F9B"/>
    <w:rsid w:val="00F86381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3A"/>
    <w:rsid w:val="00F90391"/>
    <w:rsid w:val="00F9046C"/>
    <w:rsid w:val="00F90999"/>
    <w:rsid w:val="00F90BEE"/>
    <w:rsid w:val="00F90C86"/>
    <w:rsid w:val="00F90FD6"/>
    <w:rsid w:val="00F910E4"/>
    <w:rsid w:val="00F91323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09C"/>
    <w:rsid w:val="00F93A3D"/>
    <w:rsid w:val="00F93D13"/>
    <w:rsid w:val="00F93EE6"/>
    <w:rsid w:val="00F94003"/>
    <w:rsid w:val="00F94412"/>
    <w:rsid w:val="00F94737"/>
    <w:rsid w:val="00F9473D"/>
    <w:rsid w:val="00F9495D"/>
    <w:rsid w:val="00F94A80"/>
    <w:rsid w:val="00F94C26"/>
    <w:rsid w:val="00F94C7F"/>
    <w:rsid w:val="00F94D9F"/>
    <w:rsid w:val="00F95013"/>
    <w:rsid w:val="00F9506B"/>
    <w:rsid w:val="00F951BD"/>
    <w:rsid w:val="00F9632D"/>
    <w:rsid w:val="00F9644F"/>
    <w:rsid w:val="00F965D9"/>
    <w:rsid w:val="00F96C7A"/>
    <w:rsid w:val="00F96D6F"/>
    <w:rsid w:val="00F96E7C"/>
    <w:rsid w:val="00F9714F"/>
    <w:rsid w:val="00F97376"/>
    <w:rsid w:val="00F975B5"/>
    <w:rsid w:val="00FA03DE"/>
    <w:rsid w:val="00FA04BE"/>
    <w:rsid w:val="00FA0509"/>
    <w:rsid w:val="00FA0E7C"/>
    <w:rsid w:val="00FA0F9C"/>
    <w:rsid w:val="00FA1CBF"/>
    <w:rsid w:val="00FA1D8F"/>
    <w:rsid w:val="00FA1DD5"/>
    <w:rsid w:val="00FA2002"/>
    <w:rsid w:val="00FA2526"/>
    <w:rsid w:val="00FA2AB0"/>
    <w:rsid w:val="00FA2E38"/>
    <w:rsid w:val="00FA3AD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336"/>
    <w:rsid w:val="00FA656D"/>
    <w:rsid w:val="00FA6686"/>
    <w:rsid w:val="00FA6A8C"/>
    <w:rsid w:val="00FA70DF"/>
    <w:rsid w:val="00FA7152"/>
    <w:rsid w:val="00FA74EA"/>
    <w:rsid w:val="00FA75BB"/>
    <w:rsid w:val="00FA76C4"/>
    <w:rsid w:val="00FA7A20"/>
    <w:rsid w:val="00FA7AA6"/>
    <w:rsid w:val="00FA7C04"/>
    <w:rsid w:val="00FB02C3"/>
    <w:rsid w:val="00FB02DE"/>
    <w:rsid w:val="00FB0443"/>
    <w:rsid w:val="00FB1210"/>
    <w:rsid w:val="00FB15D5"/>
    <w:rsid w:val="00FB1694"/>
    <w:rsid w:val="00FB18E8"/>
    <w:rsid w:val="00FB19D8"/>
    <w:rsid w:val="00FB1C51"/>
    <w:rsid w:val="00FB22E5"/>
    <w:rsid w:val="00FB23AE"/>
    <w:rsid w:val="00FB2864"/>
    <w:rsid w:val="00FB2C27"/>
    <w:rsid w:val="00FB2F94"/>
    <w:rsid w:val="00FB33B0"/>
    <w:rsid w:val="00FB37C1"/>
    <w:rsid w:val="00FB3BA8"/>
    <w:rsid w:val="00FB3CD6"/>
    <w:rsid w:val="00FB4065"/>
    <w:rsid w:val="00FB42B9"/>
    <w:rsid w:val="00FB4760"/>
    <w:rsid w:val="00FB47B5"/>
    <w:rsid w:val="00FB52E6"/>
    <w:rsid w:val="00FB52FD"/>
    <w:rsid w:val="00FB57A7"/>
    <w:rsid w:val="00FB5A6F"/>
    <w:rsid w:val="00FB636C"/>
    <w:rsid w:val="00FB6401"/>
    <w:rsid w:val="00FB6621"/>
    <w:rsid w:val="00FB68CE"/>
    <w:rsid w:val="00FB6B9D"/>
    <w:rsid w:val="00FB72CB"/>
    <w:rsid w:val="00FB774B"/>
    <w:rsid w:val="00FB77BB"/>
    <w:rsid w:val="00FB7A9C"/>
    <w:rsid w:val="00FC0083"/>
    <w:rsid w:val="00FC0619"/>
    <w:rsid w:val="00FC06DC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3F2F"/>
    <w:rsid w:val="00FC416A"/>
    <w:rsid w:val="00FC4278"/>
    <w:rsid w:val="00FC4423"/>
    <w:rsid w:val="00FC4582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09D"/>
    <w:rsid w:val="00FD4350"/>
    <w:rsid w:val="00FD4620"/>
    <w:rsid w:val="00FD48FE"/>
    <w:rsid w:val="00FD4CC0"/>
    <w:rsid w:val="00FD4E81"/>
    <w:rsid w:val="00FD5495"/>
    <w:rsid w:val="00FD6318"/>
    <w:rsid w:val="00FD6481"/>
    <w:rsid w:val="00FD6A3D"/>
    <w:rsid w:val="00FD6F9D"/>
    <w:rsid w:val="00FD7001"/>
    <w:rsid w:val="00FD7240"/>
    <w:rsid w:val="00FD72D9"/>
    <w:rsid w:val="00FD73AE"/>
    <w:rsid w:val="00FD7B10"/>
    <w:rsid w:val="00FD7F6A"/>
    <w:rsid w:val="00FE02BA"/>
    <w:rsid w:val="00FE04B6"/>
    <w:rsid w:val="00FE05E5"/>
    <w:rsid w:val="00FE0657"/>
    <w:rsid w:val="00FE0AFB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49A8"/>
    <w:rsid w:val="00FE4DE0"/>
    <w:rsid w:val="00FE509D"/>
    <w:rsid w:val="00FE5172"/>
    <w:rsid w:val="00FE5410"/>
    <w:rsid w:val="00FE569B"/>
    <w:rsid w:val="00FE5977"/>
    <w:rsid w:val="00FE5FA7"/>
    <w:rsid w:val="00FE627C"/>
    <w:rsid w:val="00FE6D80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678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5A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3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5C34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C34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34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C34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34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4ED"/>
    <w:pPr>
      <w:outlineLvl w:val="5"/>
    </w:pPr>
  </w:style>
  <w:style w:type="paragraph" w:styleId="Heading7">
    <w:name w:val="heading 7"/>
    <w:basedOn w:val="H6"/>
    <w:next w:val="Normal"/>
    <w:qFormat/>
    <w:rsid w:val="005C34ED"/>
    <w:pPr>
      <w:outlineLvl w:val="6"/>
    </w:pPr>
  </w:style>
  <w:style w:type="paragraph" w:styleId="Heading8">
    <w:name w:val="heading 8"/>
    <w:basedOn w:val="Heading1"/>
    <w:next w:val="Normal"/>
    <w:qFormat/>
    <w:rsid w:val="005C34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4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4E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4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34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4ED"/>
    <w:pPr>
      <w:ind w:left="1701" w:hanging="1701"/>
    </w:pPr>
  </w:style>
  <w:style w:type="paragraph" w:styleId="TOC4">
    <w:name w:val="toc 4"/>
    <w:basedOn w:val="TOC3"/>
    <w:semiHidden/>
    <w:rsid w:val="005C34ED"/>
    <w:pPr>
      <w:ind w:left="1418" w:hanging="1418"/>
    </w:pPr>
  </w:style>
  <w:style w:type="paragraph" w:styleId="TOC3">
    <w:name w:val="toc 3"/>
    <w:basedOn w:val="TOC2"/>
    <w:semiHidden/>
    <w:rsid w:val="005C34ED"/>
    <w:pPr>
      <w:ind w:left="1134" w:hanging="1134"/>
    </w:pPr>
  </w:style>
  <w:style w:type="paragraph" w:styleId="TOC2">
    <w:name w:val="toc 2"/>
    <w:basedOn w:val="TOC1"/>
    <w:semiHidden/>
    <w:rsid w:val="005C34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4ED"/>
    <w:pPr>
      <w:ind w:left="284"/>
    </w:pPr>
  </w:style>
  <w:style w:type="paragraph" w:styleId="Index1">
    <w:name w:val="index 1"/>
    <w:basedOn w:val="Normal"/>
    <w:semiHidden/>
    <w:rsid w:val="005C34ED"/>
    <w:pPr>
      <w:keepLines/>
      <w:spacing w:after="0"/>
    </w:pPr>
  </w:style>
  <w:style w:type="paragraph" w:customStyle="1" w:styleId="ZH">
    <w:name w:val="ZH"/>
    <w:rsid w:val="005C34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34ED"/>
    <w:pPr>
      <w:outlineLvl w:val="9"/>
    </w:pPr>
  </w:style>
  <w:style w:type="paragraph" w:styleId="ListNumber2">
    <w:name w:val="List Number 2"/>
    <w:basedOn w:val="ListNumber"/>
    <w:rsid w:val="005C34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C34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34ED"/>
    <w:rPr>
      <w:b/>
      <w:position w:val="6"/>
      <w:sz w:val="16"/>
    </w:rPr>
  </w:style>
  <w:style w:type="paragraph" w:styleId="FootnoteText">
    <w:name w:val="footnote text"/>
    <w:basedOn w:val="Normal"/>
    <w:semiHidden/>
    <w:rsid w:val="005C34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34ED"/>
    <w:rPr>
      <w:b/>
    </w:rPr>
  </w:style>
  <w:style w:type="paragraph" w:customStyle="1" w:styleId="TAC">
    <w:name w:val="TAC"/>
    <w:basedOn w:val="TAL"/>
    <w:link w:val="TACChar"/>
    <w:rsid w:val="005C34ED"/>
    <w:pPr>
      <w:jc w:val="center"/>
    </w:pPr>
  </w:style>
  <w:style w:type="paragraph" w:customStyle="1" w:styleId="TF">
    <w:name w:val="TF"/>
    <w:basedOn w:val="TH"/>
    <w:rsid w:val="005C34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34ED"/>
    <w:pPr>
      <w:keepLines/>
      <w:ind w:left="1135" w:hanging="851"/>
    </w:pPr>
  </w:style>
  <w:style w:type="paragraph" w:styleId="TOC9">
    <w:name w:val="toc 9"/>
    <w:basedOn w:val="TOC8"/>
    <w:semiHidden/>
    <w:rsid w:val="005C34ED"/>
    <w:pPr>
      <w:ind w:left="1418" w:hanging="1418"/>
    </w:pPr>
  </w:style>
  <w:style w:type="paragraph" w:customStyle="1" w:styleId="EX">
    <w:name w:val="EX"/>
    <w:basedOn w:val="Normal"/>
    <w:rsid w:val="005C34ED"/>
    <w:pPr>
      <w:keepLines/>
      <w:ind w:left="1702" w:hanging="1418"/>
    </w:pPr>
  </w:style>
  <w:style w:type="paragraph" w:customStyle="1" w:styleId="FP">
    <w:name w:val="FP"/>
    <w:basedOn w:val="Normal"/>
    <w:rsid w:val="005C34ED"/>
    <w:pPr>
      <w:spacing w:after="0"/>
    </w:pPr>
  </w:style>
  <w:style w:type="paragraph" w:customStyle="1" w:styleId="LD">
    <w:name w:val="LD"/>
    <w:rsid w:val="005C34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34ED"/>
    <w:pPr>
      <w:spacing w:after="0"/>
    </w:pPr>
  </w:style>
  <w:style w:type="paragraph" w:customStyle="1" w:styleId="EW">
    <w:name w:val="EW"/>
    <w:basedOn w:val="EX"/>
    <w:rsid w:val="005C34ED"/>
    <w:pPr>
      <w:spacing w:after="0"/>
    </w:pPr>
  </w:style>
  <w:style w:type="paragraph" w:styleId="TOC6">
    <w:name w:val="toc 6"/>
    <w:basedOn w:val="TOC5"/>
    <w:next w:val="Normal"/>
    <w:semiHidden/>
    <w:rsid w:val="005C34ED"/>
    <w:pPr>
      <w:ind w:left="1985" w:hanging="1985"/>
    </w:pPr>
  </w:style>
  <w:style w:type="paragraph" w:styleId="TOC7">
    <w:name w:val="toc 7"/>
    <w:basedOn w:val="TOC6"/>
    <w:next w:val="Normal"/>
    <w:semiHidden/>
    <w:rsid w:val="005C34ED"/>
    <w:pPr>
      <w:ind w:left="2268" w:hanging="2268"/>
    </w:pPr>
  </w:style>
  <w:style w:type="paragraph" w:styleId="ListBullet2">
    <w:name w:val="List Bullet 2"/>
    <w:basedOn w:val="ListBullet"/>
    <w:rsid w:val="005C34ED"/>
    <w:pPr>
      <w:ind w:left="851"/>
    </w:pPr>
  </w:style>
  <w:style w:type="paragraph" w:styleId="ListBullet3">
    <w:name w:val="List Bullet 3"/>
    <w:basedOn w:val="ListBullet2"/>
    <w:rsid w:val="005C34ED"/>
    <w:pPr>
      <w:ind w:left="1135"/>
    </w:pPr>
  </w:style>
  <w:style w:type="paragraph" w:styleId="ListNumber">
    <w:name w:val="List Number"/>
    <w:basedOn w:val="List"/>
    <w:rsid w:val="005C34ED"/>
  </w:style>
  <w:style w:type="paragraph" w:customStyle="1" w:styleId="EQ">
    <w:name w:val="EQ"/>
    <w:basedOn w:val="Normal"/>
    <w:next w:val="Normal"/>
    <w:rsid w:val="005C34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34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4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4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34ED"/>
    <w:pPr>
      <w:jc w:val="right"/>
    </w:pPr>
  </w:style>
  <w:style w:type="paragraph" w:customStyle="1" w:styleId="H6">
    <w:name w:val="H6"/>
    <w:basedOn w:val="Heading5"/>
    <w:next w:val="Normal"/>
    <w:rsid w:val="005C34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4E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4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4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34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34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34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34ED"/>
    <w:pPr>
      <w:framePr w:wrap="notBeside" w:y="16161"/>
    </w:pPr>
  </w:style>
  <w:style w:type="character" w:customStyle="1" w:styleId="ZGSM">
    <w:name w:val="ZGSM"/>
    <w:rsid w:val="005C34ED"/>
  </w:style>
  <w:style w:type="paragraph" w:styleId="List2">
    <w:name w:val="List 2"/>
    <w:basedOn w:val="List"/>
    <w:rsid w:val="005C34ED"/>
    <w:pPr>
      <w:ind w:left="851"/>
    </w:pPr>
  </w:style>
  <w:style w:type="paragraph" w:customStyle="1" w:styleId="ZG">
    <w:name w:val="ZG"/>
    <w:rsid w:val="005C34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34ED"/>
    <w:pPr>
      <w:ind w:left="1135"/>
    </w:pPr>
  </w:style>
  <w:style w:type="paragraph" w:styleId="List4">
    <w:name w:val="List 4"/>
    <w:basedOn w:val="List3"/>
    <w:rsid w:val="005C34ED"/>
    <w:pPr>
      <w:ind w:left="1418"/>
    </w:pPr>
  </w:style>
  <w:style w:type="paragraph" w:styleId="List5">
    <w:name w:val="List 5"/>
    <w:basedOn w:val="List4"/>
    <w:rsid w:val="005C34ED"/>
    <w:pPr>
      <w:ind w:left="1702"/>
    </w:pPr>
  </w:style>
  <w:style w:type="paragraph" w:customStyle="1" w:styleId="EditorsNote">
    <w:name w:val="Editor's Note"/>
    <w:basedOn w:val="NO"/>
    <w:rsid w:val="005C34ED"/>
    <w:rPr>
      <w:color w:val="FF0000"/>
    </w:rPr>
  </w:style>
  <w:style w:type="paragraph" w:styleId="List">
    <w:name w:val="List"/>
    <w:basedOn w:val="Normal"/>
    <w:rsid w:val="005C34ED"/>
    <w:pPr>
      <w:ind w:left="568" w:hanging="284"/>
    </w:pPr>
  </w:style>
  <w:style w:type="paragraph" w:styleId="ListBullet">
    <w:name w:val="List Bullet"/>
    <w:basedOn w:val="List"/>
    <w:rsid w:val="005C34ED"/>
  </w:style>
  <w:style w:type="paragraph" w:styleId="ListBullet4">
    <w:name w:val="List Bullet 4"/>
    <w:basedOn w:val="ListBullet3"/>
    <w:rsid w:val="005C34ED"/>
    <w:pPr>
      <w:ind w:left="1418"/>
    </w:pPr>
  </w:style>
  <w:style w:type="paragraph" w:styleId="ListBullet5">
    <w:name w:val="List Bullet 5"/>
    <w:basedOn w:val="ListBullet4"/>
    <w:rsid w:val="005C34ED"/>
    <w:pPr>
      <w:ind w:left="1702"/>
    </w:pPr>
  </w:style>
  <w:style w:type="paragraph" w:customStyle="1" w:styleId="B1">
    <w:name w:val="B1"/>
    <w:basedOn w:val="List"/>
    <w:link w:val="B1Char1"/>
    <w:qFormat/>
    <w:rsid w:val="005C34ED"/>
  </w:style>
  <w:style w:type="paragraph" w:customStyle="1" w:styleId="B2">
    <w:name w:val="B2"/>
    <w:basedOn w:val="List2"/>
    <w:link w:val="B2Char"/>
    <w:rsid w:val="005C34ED"/>
  </w:style>
  <w:style w:type="paragraph" w:customStyle="1" w:styleId="B3">
    <w:name w:val="B3"/>
    <w:basedOn w:val="List3"/>
    <w:rsid w:val="005C34ED"/>
  </w:style>
  <w:style w:type="paragraph" w:customStyle="1" w:styleId="B4">
    <w:name w:val="B4"/>
    <w:basedOn w:val="List4"/>
    <w:rsid w:val="005C34ED"/>
  </w:style>
  <w:style w:type="paragraph" w:customStyle="1" w:styleId="B5">
    <w:name w:val="B5"/>
    <w:basedOn w:val="List5"/>
    <w:rsid w:val="005C34ED"/>
  </w:style>
  <w:style w:type="paragraph" w:styleId="Footer">
    <w:name w:val="footer"/>
    <w:basedOn w:val="Header"/>
    <w:link w:val="FooterChar"/>
    <w:uiPriority w:val="99"/>
    <w:rsid w:val="005C34ED"/>
    <w:pPr>
      <w:jc w:val="center"/>
    </w:pPr>
    <w:rPr>
      <w:i/>
    </w:rPr>
  </w:style>
  <w:style w:type="paragraph" w:customStyle="1" w:styleId="ZTD">
    <w:name w:val="ZTD"/>
    <w:basedOn w:val="ZB"/>
    <w:rsid w:val="005C34E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C34E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5C34ED"/>
    <w:rPr>
      <w:i/>
    </w:rPr>
  </w:style>
  <w:style w:type="paragraph" w:styleId="DocumentMap">
    <w:name w:val="Document Map"/>
    <w:basedOn w:val="Normal"/>
    <w:link w:val="DocumentMapChar"/>
    <w:semiHidden/>
    <w:rsid w:val="005C34E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5C34ED"/>
    <w:pPr>
      <w:numPr>
        <w:numId w:val="1"/>
      </w:numPr>
    </w:pPr>
  </w:style>
  <w:style w:type="paragraph" w:customStyle="1" w:styleId="text">
    <w:name w:val="text"/>
    <w:basedOn w:val="Normal"/>
    <w:rsid w:val="005C34E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5C34E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5C34E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34E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C34ED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qFormat/>
    <w:rsid w:val="005C34E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5C34E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5C34E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C34E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5C34E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C34ED"/>
  </w:style>
  <w:style w:type="character" w:styleId="CommentReference">
    <w:name w:val="annotation reference"/>
    <w:uiPriority w:val="99"/>
    <w:rsid w:val="005C34E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C34E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5C34ED"/>
    <w:rPr>
      <w:b/>
      <w:bCs/>
    </w:rPr>
  </w:style>
  <w:style w:type="paragraph" w:styleId="BalloonText">
    <w:name w:val="Balloon Text"/>
    <w:basedOn w:val="Normal"/>
    <w:semiHidden/>
    <w:rsid w:val="005C34ED"/>
    <w:rPr>
      <w:rFonts w:ascii="Tahoma" w:hAnsi="Tahoma" w:cs="Tahoma"/>
      <w:sz w:val="16"/>
      <w:szCs w:val="16"/>
    </w:rPr>
  </w:style>
  <w:style w:type="paragraph" w:customStyle="1" w:styleId="CRCoverPage">
    <w:name w:val="CR Cover Page"/>
    <w:qFormat/>
    <w:rsid w:val="005C34E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5C34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C34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34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5C34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34E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5C34E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5C34E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5C34E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5C34E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5C34E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34E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5C34E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C34E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C34E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5C34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C34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C34E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5C34ED"/>
    <w:rPr>
      <w:color w:val="808080"/>
    </w:rPr>
  </w:style>
  <w:style w:type="character" w:styleId="Hyperlink">
    <w:name w:val="Hyperlink"/>
    <w:rsid w:val="005C34ED"/>
    <w:rPr>
      <w:color w:val="0000FF"/>
      <w:u w:val="single"/>
    </w:rPr>
  </w:style>
  <w:style w:type="character" w:styleId="FollowedHyperlink">
    <w:name w:val="FollowedHyperlink"/>
    <w:rsid w:val="005C34E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5C34E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5C34E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C34E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C34E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5C34E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qFormat/>
    <w:locked/>
    <w:rsid w:val="009447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76C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22A9C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C73"/>
    <w:rPr>
      <w:rFonts w:ascii="Times New Roman" w:hAnsi="Times New Roman"/>
      <w:lang w:eastAsia="en-US"/>
    </w:rPr>
  </w:style>
  <w:style w:type="character" w:customStyle="1" w:styleId="B1Char">
    <w:name w:val="B1 Char"/>
    <w:rsid w:val="002B0C73"/>
    <w:rPr>
      <w:lang w:eastAsia="en-US"/>
    </w:rPr>
  </w:style>
  <w:style w:type="character" w:customStyle="1" w:styleId="B1Zchn">
    <w:name w:val="B1 Zchn"/>
    <w:qFormat/>
    <w:rsid w:val="002B0C73"/>
    <w:rPr>
      <w:rFonts w:eastAsia="Times New Roman"/>
    </w:rPr>
  </w:style>
  <w:style w:type="paragraph" w:customStyle="1" w:styleId="Proposal">
    <w:name w:val="Proposal"/>
    <w:basedOn w:val="BodyText"/>
    <w:qFormat/>
    <w:rsid w:val="00DB710A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rsid w:val="00DB710A"/>
    <w:pPr>
      <w:numPr>
        <w:numId w:val="4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840CAD"/>
    <w:rPr>
      <w:rFonts w:ascii="Times New Roman" w:hAnsi="Times New Roman"/>
      <w:b/>
      <w:bCs/>
      <w:lang w:eastAsia="en-US"/>
    </w:rPr>
  </w:style>
  <w:style w:type="paragraph" w:styleId="EndnoteText">
    <w:name w:val="endnote text"/>
    <w:basedOn w:val="Normal"/>
    <w:link w:val="EndnoteTextChar"/>
    <w:rsid w:val="002333B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33B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2333BF"/>
    <w:rPr>
      <w:vertAlign w:val="superscript"/>
    </w:rPr>
  </w:style>
  <w:style w:type="paragraph" w:customStyle="1" w:styleId="References">
    <w:name w:val="References"/>
    <w:basedOn w:val="Normal"/>
    <w:rsid w:val="00CE7A8D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387995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7A5067"/>
    <w:rPr>
      <w:rFonts w:ascii="Tahoma" w:hAnsi="Tahoma"/>
      <w:shd w:val="clear" w:color="auto" w:fill="000080"/>
      <w:lang w:eastAsia="en-US"/>
    </w:rPr>
  </w:style>
  <w:style w:type="character" w:styleId="Strong">
    <w:name w:val="Strong"/>
    <w:basedOn w:val="DefaultParagraphFont"/>
    <w:uiPriority w:val="22"/>
    <w:qFormat/>
    <w:rsid w:val="00D067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cid:image001.png@01D3E3E6.8A8631F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package" Target="embeddings/Microsoft_Visio_Drawing1.vsdx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904B9"/>
    <w:rsid w:val="002A43B7"/>
    <w:rsid w:val="002A7F29"/>
    <w:rsid w:val="002B05C2"/>
    <w:rsid w:val="002C1D0B"/>
    <w:rsid w:val="002C4BC4"/>
    <w:rsid w:val="002E2970"/>
    <w:rsid w:val="0033341A"/>
    <w:rsid w:val="003D43E2"/>
    <w:rsid w:val="003D54D0"/>
    <w:rsid w:val="00476631"/>
    <w:rsid w:val="00482C3B"/>
    <w:rsid w:val="00491BE5"/>
    <w:rsid w:val="004A0A74"/>
    <w:rsid w:val="004C1523"/>
    <w:rsid w:val="004C2D16"/>
    <w:rsid w:val="004E4AF9"/>
    <w:rsid w:val="004F0324"/>
    <w:rsid w:val="004F4315"/>
    <w:rsid w:val="004F7AC4"/>
    <w:rsid w:val="00536EE6"/>
    <w:rsid w:val="005431B8"/>
    <w:rsid w:val="0059242C"/>
    <w:rsid w:val="005A43B9"/>
    <w:rsid w:val="006001B2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D1FCD"/>
    <w:rsid w:val="008447D3"/>
    <w:rsid w:val="00896296"/>
    <w:rsid w:val="008B1F9D"/>
    <w:rsid w:val="008E3038"/>
    <w:rsid w:val="0090443B"/>
    <w:rsid w:val="0093396E"/>
    <w:rsid w:val="00956D8C"/>
    <w:rsid w:val="009701FC"/>
    <w:rsid w:val="009D467E"/>
    <w:rsid w:val="009F3E69"/>
    <w:rsid w:val="00A3768C"/>
    <w:rsid w:val="00A41425"/>
    <w:rsid w:val="00A656AD"/>
    <w:rsid w:val="00A7611C"/>
    <w:rsid w:val="00A90AE3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1B0F"/>
    <w:rsid w:val="00C174CE"/>
    <w:rsid w:val="00C2201F"/>
    <w:rsid w:val="00C23537"/>
    <w:rsid w:val="00C25F17"/>
    <w:rsid w:val="00C32A45"/>
    <w:rsid w:val="00C35346"/>
    <w:rsid w:val="00C52BBD"/>
    <w:rsid w:val="00C613A1"/>
    <w:rsid w:val="00C773B4"/>
    <w:rsid w:val="00C81542"/>
    <w:rsid w:val="00CB6F16"/>
    <w:rsid w:val="00CD050A"/>
    <w:rsid w:val="00CE4511"/>
    <w:rsid w:val="00D17FE7"/>
    <w:rsid w:val="00D444BE"/>
    <w:rsid w:val="00D57D5D"/>
    <w:rsid w:val="00D81E96"/>
    <w:rsid w:val="00DA68A9"/>
    <w:rsid w:val="00DA7A67"/>
    <w:rsid w:val="00DB5EBB"/>
    <w:rsid w:val="00DB6856"/>
    <w:rsid w:val="00DE2F91"/>
    <w:rsid w:val="00E2328C"/>
    <w:rsid w:val="00E34D14"/>
    <w:rsid w:val="00E47A16"/>
    <w:rsid w:val="00E565C1"/>
    <w:rsid w:val="00EA1780"/>
    <w:rsid w:val="00EF5F5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B6F16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6B93D-3BEF-4656-8D7F-01C2BC8F9D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70120A-995B-4B4E-A0C8-EF0A21F1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32070</TotalTime>
  <Pages>12</Pages>
  <Words>4004</Words>
  <Characters>20486</Characters>
  <Application>Microsoft Office Word</Application>
  <DocSecurity>0</DocSecurity>
  <Lines>1264</Lines>
  <Paragraphs>904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discussions on supporting NR from 52.6 GHz to 71 GHz</vt:lpstr>
    </vt:vector>
  </TitlesOfParts>
  <Company>Intel</Company>
  <LinksUpToDate>false</LinksUpToDate>
  <CharactersWithSpaces>23705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discussions on supporting NR from 52.6 GHz to 71 GHz</dc:title>
  <dc:subject>R1-2004703</dc:subject>
  <dc:creator>Daewon Lee</dc:creator>
  <cp:keywords>CTPClassification=CTP_PUBLIC:VisualMarkings=, CTPClassification=CTP_NT</cp:keywords>
  <dc:description>e-Meeting, May 25 – June 05, 2020</dc:description>
  <cp:lastModifiedBy>Lee, Daewon</cp:lastModifiedBy>
  <cp:revision>2145</cp:revision>
  <cp:lastPrinted>2011-11-09T07:49:00Z</cp:lastPrinted>
  <dcterms:created xsi:type="dcterms:W3CDTF">2017-01-02T03:22:00Z</dcterms:created>
  <dcterms:modified xsi:type="dcterms:W3CDTF">2020-05-25T20:36:00Z</dcterms:modified>
  <cp:category>#101-E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85bddf94-d437-434b-afe3-8668382a3de9</vt:lpwstr>
  </property>
  <property fmtid="{D5CDD505-2E9C-101B-9397-08002B2CF9AE}" pid="4" name="CTP_TimeStamp">
    <vt:lpwstr>2020-05-25 20:36:54Z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